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630" w:rsidRPr="00984736" w:rsidRDefault="00B90630" w:rsidP="00984736">
      <w:pPr>
        <w:jc w:val="center"/>
        <w:rPr>
          <w:b/>
          <w:bCs/>
          <w:sz w:val="28"/>
          <w:szCs w:val="28"/>
        </w:rPr>
      </w:pPr>
      <w:r w:rsidRPr="00984736">
        <w:rPr>
          <w:b/>
          <w:bCs/>
          <w:sz w:val="28"/>
          <w:szCs w:val="28"/>
        </w:rPr>
        <w:t>ПОЛЬЯНОВСКИЙ СЕЛЬСОВЕТ ЧИСТООЗЕРНОГО РАЙОНА</w:t>
      </w:r>
    </w:p>
    <w:p w:rsidR="00B90630" w:rsidRPr="00984736" w:rsidRDefault="00B90630" w:rsidP="00984736">
      <w:pPr>
        <w:jc w:val="center"/>
        <w:rPr>
          <w:b/>
          <w:bCs/>
          <w:sz w:val="28"/>
          <w:szCs w:val="28"/>
        </w:rPr>
      </w:pPr>
      <w:r w:rsidRPr="00984736">
        <w:rPr>
          <w:b/>
          <w:bCs/>
          <w:sz w:val="28"/>
          <w:szCs w:val="28"/>
        </w:rPr>
        <w:t>НОВОСИБИРСКОЙ ОБЛАСТИ</w:t>
      </w:r>
    </w:p>
    <w:p w:rsidR="00B90630" w:rsidRPr="00984736" w:rsidRDefault="00B90630" w:rsidP="00984736">
      <w:pPr>
        <w:jc w:val="center"/>
        <w:rPr>
          <w:b/>
          <w:bCs/>
          <w:sz w:val="28"/>
          <w:szCs w:val="28"/>
        </w:rPr>
      </w:pPr>
    </w:p>
    <w:p w:rsidR="00B90630" w:rsidRPr="00984736" w:rsidRDefault="00B90630" w:rsidP="009847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  <w:r w:rsidRPr="00984736">
        <w:rPr>
          <w:b/>
          <w:bCs/>
          <w:sz w:val="28"/>
          <w:szCs w:val="28"/>
        </w:rPr>
        <w:t xml:space="preserve">  ПОЛЬЯНОВСКОГО СЕЛЬСОВЕТА</w:t>
      </w:r>
    </w:p>
    <w:p w:rsidR="00B90630" w:rsidRDefault="00B90630" w:rsidP="00984736">
      <w:pPr>
        <w:jc w:val="center"/>
        <w:rPr>
          <w:b/>
          <w:bCs/>
          <w:sz w:val="28"/>
          <w:szCs w:val="28"/>
        </w:rPr>
      </w:pPr>
      <w:r w:rsidRPr="00984736">
        <w:rPr>
          <w:b/>
          <w:bCs/>
          <w:sz w:val="28"/>
          <w:szCs w:val="28"/>
        </w:rPr>
        <w:t>ЧИСТООЗЕРНОГО РАЙОНА  НОВОСИБИРСКОЙ ОБЛАСТИ</w:t>
      </w:r>
    </w:p>
    <w:p w:rsidR="00B90630" w:rsidRPr="00984736" w:rsidRDefault="00B90630" w:rsidP="00984736">
      <w:pPr>
        <w:jc w:val="center"/>
        <w:rPr>
          <w:b/>
          <w:bCs/>
          <w:sz w:val="28"/>
          <w:szCs w:val="28"/>
        </w:rPr>
      </w:pPr>
    </w:p>
    <w:p w:rsidR="00B90630" w:rsidRPr="00984736" w:rsidRDefault="00B90630" w:rsidP="00984736">
      <w:pPr>
        <w:jc w:val="center"/>
        <w:rPr>
          <w:b/>
          <w:bCs/>
          <w:sz w:val="28"/>
          <w:szCs w:val="28"/>
        </w:rPr>
      </w:pPr>
    </w:p>
    <w:p w:rsidR="00B90630" w:rsidRDefault="00B90630" w:rsidP="009847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90630" w:rsidRPr="00984736" w:rsidRDefault="00B90630" w:rsidP="009847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двадцатой сессии </w:t>
      </w:r>
    </w:p>
    <w:p w:rsidR="00B90630" w:rsidRPr="00984736" w:rsidRDefault="00B90630" w:rsidP="00984736">
      <w:pPr>
        <w:rPr>
          <w:b/>
          <w:bCs/>
          <w:sz w:val="28"/>
          <w:szCs w:val="28"/>
        </w:rPr>
      </w:pPr>
    </w:p>
    <w:p w:rsidR="00B90630" w:rsidRPr="00D85321" w:rsidRDefault="00B90630" w:rsidP="00D85321">
      <w:pPr>
        <w:ind w:left="285"/>
        <w:jc w:val="center"/>
        <w:rPr>
          <w:sz w:val="28"/>
          <w:szCs w:val="28"/>
        </w:rPr>
      </w:pPr>
      <w:r w:rsidRPr="00D85321">
        <w:rPr>
          <w:sz w:val="28"/>
          <w:szCs w:val="28"/>
        </w:rPr>
        <w:t>от 28.04.2018   № 122</w:t>
      </w:r>
    </w:p>
    <w:p w:rsidR="00B90630" w:rsidRPr="00D85321" w:rsidRDefault="00B90630" w:rsidP="00D85321">
      <w:pPr>
        <w:ind w:left="285"/>
        <w:jc w:val="center"/>
        <w:rPr>
          <w:b/>
          <w:bCs/>
          <w:sz w:val="28"/>
          <w:szCs w:val="28"/>
        </w:rPr>
      </w:pPr>
    </w:p>
    <w:p w:rsidR="00B90630" w:rsidRPr="00984736" w:rsidRDefault="00B90630" w:rsidP="00CA5718">
      <w:pPr>
        <w:ind w:left="285"/>
        <w:jc w:val="center"/>
        <w:rPr>
          <w:b/>
          <w:bCs/>
          <w:sz w:val="28"/>
          <w:szCs w:val="28"/>
        </w:rPr>
      </w:pPr>
      <w:r w:rsidRPr="00984736">
        <w:rPr>
          <w:b/>
          <w:bCs/>
          <w:sz w:val="28"/>
          <w:szCs w:val="28"/>
        </w:rPr>
        <w:t>Об исполнении бюджета  Польяновского сельсовета Чистоозерного района Новосибирской области за 2017 год</w:t>
      </w:r>
    </w:p>
    <w:p w:rsidR="00B90630" w:rsidRPr="00984736" w:rsidRDefault="00B90630" w:rsidP="00D600F0">
      <w:pPr>
        <w:ind w:left="285"/>
        <w:rPr>
          <w:sz w:val="28"/>
          <w:szCs w:val="28"/>
        </w:rPr>
      </w:pPr>
    </w:p>
    <w:p w:rsidR="00B90630" w:rsidRPr="00984736" w:rsidRDefault="00B90630" w:rsidP="00D600F0">
      <w:pPr>
        <w:ind w:left="285"/>
        <w:jc w:val="both"/>
        <w:rPr>
          <w:sz w:val="28"/>
          <w:szCs w:val="28"/>
        </w:rPr>
      </w:pPr>
    </w:p>
    <w:p w:rsidR="00B90630" w:rsidRPr="00984736" w:rsidRDefault="00B90630" w:rsidP="00BE1A36">
      <w:pPr>
        <w:ind w:left="285"/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  В соответствии с п.5 ст.264.2 Бюджетного Кодекса Российской Федерации, </w:t>
      </w:r>
      <w:r>
        <w:rPr>
          <w:sz w:val="28"/>
          <w:szCs w:val="28"/>
        </w:rPr>
        <w:t>Совет депутатов</w:t>
      </w:r>
      <w:r w:rsidRPr="00984736">
        <w:rPr>
          <w:sz w:val="28"/>
          <w:szCs w:val="28"/>
        </w:rPr>
        <w:t xml:space="preserve"> Польяновского сельсовета Чистоозерного района Новосибирской области </w:t>
      </w:r>
    </w:p>
    <w:p w:rsidR="00B90630" w:rsidRPr="00984736" w:rsidRDefault="00B90630" w:rsidP="00BE1A36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Pr="00984736">
        <w:rPr>
          <w:sz w:val="28"/>
          <w:szCs w:val="28"/>
        </w:rPr>
        <w:t>:</w:t>
      </w:r>
    </w:p>
    <w:p w:rsidR="00B90630" w:rsidRPr="00984736" w:rsidRDefault="00B90630" w:rsidP="007B5883">
      <w:pPr>
        <w:numPr>
          <w:ilvl w:val="0"/>
          <w:numId w:val="4"/>
        </w:numPr>
        <w:jc w:val="both"/>
        <w:rPr>
          <w:sz w:val="28"/>
          <w:szCs w:val="28"/>
        </w:rPr>
      </w:pPr>
      <w:r w:rsidRPr="00984736">
        <w:rPr>
          <w:sz w:val="28"/>
          <w:szCs w:val="28"/>
        </w:rPr>
        <w:t>Утвердить отчет об исполнении бюджета Польяновского сельсовета</w:t>
      </w:r>
      <w:r>
        <w:rPr>
          <w:sz w:val="28"/>
          <w:szCs w:val="28"/>
        </w:rPr>
        <w:t xml:space="preserve"> </w:t>
      </w:r>
      <w:r w:rsidRPr="004A6361">
        <w:rPr>
          <w:sz w:val="28"/>
          <w:szCs w:val="28"/>
        </w:rPr>
        <w:t>Чистоозерного района Новосибирской области</w:t>
      </w:r>
      <w:r w:rsidRPr="00984736">
        <w:rPr>
          <w:sz w:val="28"/>
          <w:szCs w:val="28"/>
        </w:rPr>
        <w:t xml:space="preserve"> за 2017 год по доходам в сумме-11738,8 тыс. рублей, по расходам в сумме 11818,8 тыс.рублей согласно приложениям.</w:t>
      </w:r>
    </w:p>
    <w:p w:rsidR="00B90630" w:rsidRPr="00984736" w:rsidRDefault="00B90630" w:rsidP="00C40233">
      <w:pPr>
        <w:ind w:left="60"/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  Приложение № 1  - отчет об исполнении бюджета Польяновского сельсовета</w:t>
      </w:r>
      <w:r w:rsidRPr="004A6361">
        <w:rPr>
          <w:sz w:val="28"/>
          <w:szCs w:val="28"/>
        </w:rPr>
        <w:t xml:space="preserve"> Чистоозерного района Новосибирской области</w:t>
      </w:r>
      <w:r w:rsidRPr="00984736">
        <w:rPr>
          <w:sz w:val="28"/>
          <w:szCs w:val="28"/>
        </w:rPr>
        <w:t xml:space="preserve"> за 2017 год, на 1 листе;</w:t>
      </w:r>
    </w:p>
    <w:p w:rsidR="00B90630" w:rsidRPr="00984736" w:rsidRDefault="00B90630" w:rsidP="00C40233">
      <w:pPr>
        <w:ind w:left="60"/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  Приложение №2  - пояснительная записка по исполнению бюджета за 2017  год, на </w:t>
      </w:r>
      <w:r>
        <w:rPr>
          <w:sz w:val="28"/>
          <w:szCs w:val="28"/>
        </w:rPr>
        <w:t>6 листах</w:t>
      </w:r>
      <w:r w:rsidRPr="00984736">
        <w:rPr>
          <w:sz w:val="28"/>
          <w:szCs w:val="28"/>
        </w:rPr>
        <w:t>.</w:t>
      </w:r>
    </w:p>
    <w:p w:rsidR="00B90630" w:rsidRPr="00984736" w:rsidRDefault="00B90630" w:rsidP="00BE1A36">
      <w:pPr>
        <w:numPr>
          <w:ilvl w:val="0"/>
          <w:numId w:val="4"/>
        </w:numPr>
        <w:jc w:val="both"/>
        <w:rPr>
          <w:sz w:val="28"/>
          <w:szCs w:val="28"/>
        </w:rPr>
      </w:pPr>
      <w:r w:rsidRPr="00984736">
        <w:rPr>
          <w:sz w:val="28"/>
          <w:szCs w:val="28"/>
        </w:rPr>
        <w:t>Опубли</w:t>
      </w:r>
      <w:r>
        <w:rPr>
          <w:sz w:val="28"/>
          <w:szCs w:val="28"/>
        </w:rPr>
        <w:t xml:space="preserve">ковать данное решение в газете </w:t>
      </w:r>
      <w:r w:rsidRPr="00984736">
        <w:rPr>
          <w:sz w:val="28"/>
          <w:szCs w:val="28"/>
        </w:rPr>
        <w:t>«Вестник МО Польяновского сельсовета»</w:t>
      </w:r>
    </w:p>
    <w:p w:rsidR="00B90630" w:rsidRPr="00984736" w:rsidRDefault="00B90630" w:rsidP="00BE1A36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   </w:t>
      </w:r>
    </w:p>
    <w:p w:rsidR="00B90630" w:rsidRPr="00984736" w:rsidRDefault="00B90630" w:rsidP="00D600F0">
      <w:pPr>
        <w:jc w:val="both"/>
        <w:rPr>
          <w:sz w:val="28"/>
          <w:szCs w:val="28"/>
        </w:rPr>
      </w:pPr>
    </w:p>
    <w:p w:rsidR="00B90630" w:rsidRPr="00984736" w:rsidRDefault="00B90630" w:rsidP="00D600F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B90630" w:rsidRPr="00984736" w:rsidRDefault="00B90630" w:rsidP="00984736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>Польяновского сельсовета</w:t>
      </w:r>
    </w:p>
    <w:p w:rsidR="00B90630" w:rsidRPr="00984736" w:rsidRDefault="00B90630" w:rsidP="00984736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Чистоозерного района </w:t>
      </w:r>
    </w:p>
    <w:p w:rsidR="00B90630" w:rsidRDefault="00B90630" w:rsidP="00984736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Новосибирской области    </w:t>
      </w:r>
      <w:r>
        <w:rPr>
          <w:sz w:val="28"/>
          <w:szCs w:val="28"/>
        </w:rPr>
        <w:t xml:space="preserve">                                                                 А.С. Уколов</w:t>
      </w:r>
    </w:p>
    <w:p w:rsidR="00B90630" w:rsidRPr="00984736" w:rsidRDefault="00B90630" w:rsidP="00984736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</w:t>
      </w:r>
      <w:r w:rsidRPr="00984736">
        <w:rPr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B90630" w:rsidRPr="00984736" w:rsidRDefault="00B90630" w:rsidP="00D600F0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>Глава Польяновского сельсовета</w:t>
      </w:r>
    </w:p>
    <w:p w:rsidR="00B90630" w:rsidRPr="00984736" w:rsidRDefault="00B90630" w:rsidP="00D600F0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Чистоозерного района </w:t>
      </w:r>
    </w:p>
    <w:p w:rsidR="00B90630" w:rsidRPr="00984736" w:rsidRDefault="00B90630" w:rsidP="00D600F0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Новосибирской области                                             </w:t>
      </w:r>
      <w:r>
        <w:rPr>
          <w:sz w:val="28"/>
          <w:szCs w:val="28"/>
        </w:rPr>
        <w:t xml:space="preserve">                        </w:t>
      </w:r>
      <w:r w:rsidRPr="00984736">
        <w:rPr>
          <w:sz w:val="28"/>
          <w:szCs w:val="28"/>
        </w:rPr>
        <w:t>В.Г. Чумак</w:t>
      </w:r>
    </w:p>
    <w:p w:rsidR="00B90630" w:rsidRDefault="00B90630" w:rsidP="00984736">
      <w:pPr>
        <w:rPr>
          <w:sz w:val="28"/>
          <w:szCs w:val="28"/>
        </w:rPr>
      </w:pPr>
    </w:p>
    <w:p w:rsidR="00B90630" w:rsidRDefault="00B90630" w:rsidP="00984736">
      <w:pPr>
        <w:rPr>
          <w:sz w:val="28"/>
          <w:szCs w:val="28"/>
        </w:rPr>
      </w:pPr>
    </w:p>
    <w:p w:rsidR="00B90630" w:rsidRDefault="00B90630" w:rsidP="00984736">
      <w:pPr>
        <w:rPr>
          <w:sz w:val="28"/>
          <w:szCs w:val="28"/>
        </w:rPr>
      </w:pPr>
    </w:p>
    <w:p w:rsidR="00B90630" w:rsidRDefault="00B90630" w:rsidP="00984736">
      <w:pPr>
        <w:rPr>
          <w:sz w:val="28"/>
          <w:szCs w:val="28"/>
        </w:rPr>
      </w:pPr>
    </w:p>
    <w:p w:rsidR="00B90630" w:rsidRPr="00984736" w:rsidRDefault="00B90630" w:rsidP="00984736">
      <w:pPr>
        <w:rPr>
          <w:sz w:val="28"/>
          <w:szCs w:val="28"/>
        </w:rPr>
      </w:pPr>
    </w:p>
    <w:p w:rsidR="00B90630" w:rsidRPr="004A6361" w:rsidRDefault="00B90630" w:rsidP="00D600F0">
      <w:pPr>
        <w:jc w:val="right"/>
      </w:pPr>
      <w:r w:rsidRPr="004A6361">
        <w:t xml:space="preserve">     Приложение № 1</w:t>
      </w:r>
    </w:p>
    <w:p w:rsidR="00B90630" w:rsidRPr="004A6361" w:rsidRDefault="00B90630" w:rsidP="00D85321">
      <w:pPr>
        <w:jc w:val="right"/>
      </w:pPr>
      <w:r w:rsidRPr="004A6361">
        <w:t xml:space="preserve">                                        к решению № 122 двадцатой сессии Совета депутатов </w:t>
      </w:r>
    </w:p>
    <w:p w:rsidR="00B90630" w:rsidRPr="004A6361" w:rsidRDefault="00B90630" w:rsidP="00D85321">
      <w:pPr>
        <w:jc w:val="right"/>
      </w:pPr>
      <w:r w:rsidRPr="004A6361">
        <w:t xml:space="preserve">     Польяновского сельсовета Чистоозерного района </w:t>
      </w:r>
    </w:p>
    <w:p w:rsidR="00B90630" w:rsidRPr="004A6361" w:rsidRDefault="00B90630" w:rsidP="00D85321">
      <w:pPr>
        <w:jc w:val="right"/>
      </w:pPr>
      <w:r w:rsidRPr="004A6361">
        <w:t xml:space="preserve">Новосибирской области «Об исполнении бюджета </w:t>
      </w:r>
    </w:p>
    <w:p w:rsidR="00B90630" w:rsidRPr="004A6361" w:rsidRDefault="00B90630" w:rsidP="00D85321">
      <w:pPr>
        <w:jc w:val="right"/>
      </w:pPr>
      <w:r w:rsidRPr="004A6361">
        <w:t xml:space="preserve"> Польяновского сельсовета Чистоозерного района </w:t>
      </w:r>
    </w:p>
    <w:p w:rsidR="00B90630" w:rsidRPr="004A6361" w:rsidRDefault="00B90630" w:rsidP="00D85321">
      <w:pPr>
        <w:jc w:val="right"/>
      </w:pPr>
      <w:r w:rsidRPr="004A6361">
        <w:t>Новосибирской области за 2017 год»</w:t>
      </w:r>
    </w:p>
    <w:p w:rsidR="00B90630" w:rsidRPr="004A6361" w:rsidRDefault="00B90630" w:rsidP="00D85321">
      <w:pPr>
        <w:jc w:val="right"/>
      </w:pPr>
      <w:r w:rsidRPr="004A6361">
        <w:t>от 28.04.2018 г.</w:t>
      </w:r>
    </w:p>
    <w:p w:rsidR="00B90630" w:rsidRDefault="00B90630" w:rsidP="00D600F0">
      <w:pPr>
        <w:jc w:val="center"/>
        <w:rPr>
          <w:b/>
          <w:bCs/>
          <w:sz w:val="28"/>
          <w:szCs w:val="28"/>
        </w:rPr>
      </w:pPr>
      <w:r w:rsidRPr="00984736">
        <w:rPr>
          <w:b/>
          <w:bCs/>
          <w:sz w:val="28"/>
          <w:szCs w:val="28"/>
        </w:rPr>
        <w:t>ОТЧЕТ ОБ ИСПОЛНЕНИИ БЮДЖЕТА</w:t>
      </w:r>
    </w:p>
    <w:p w:rsidR="00B90630" w:rsidRPr="00984736" w:rsidRDefault="00B90630" w:rsidP="00D600F0">
      <w:pPr>
        <w:jc w:val="center"/>
        <w:rPr>
          <w:b/>
          <w:bCs/>
          <w:sz w:val="28"/>
          <w:szCs w:val="28"/>
        </w:rPr>
      </w:pPr>
      <w:r w:rsidRPr="00984736">
        <w:rPr>
          <w:b/>
          <w:bCs/>
          <w:sz w:val="28"/>
          <w:szCs w:val="28"/>
        </w:rPr>
        <w:t xml:space="preserve"> ПОЛЬЯНОВСКОГО СЕЛЬСОВЕТА </w:t>
      </w:r>
      <w:r>
        <w:rPr>
          <w:b/>
          <w:bCs/>
          <w:sz w:val="28"/>
          <w:szCs w:val="28"/>
        </w:rPr>
        <w:t xml:space="preserve"> ЧИСТООЗЕРНОГО РАЙОНА НОВОСИБИРСКОЙ ОБЛАСТИ</w:t>
      </w:r>
    </w:p>
    <w:p w:rsidR="00B90630" w:rsidRPr="00984736" w:rsidRDefault="00B90630" w:rsidP="00A17916">
      <w:pPr>
        <w:jc w:val="center"/>
        <w:rPr>
          <w:sz w:val="28"/>
          <w:szCs w:val="28"/>
        </w:rPr>
      </w:pPr>
      <w:r w:rsidRPr="00984736">
        <w:rPr>
          <w:b/>
          <w:bCs/>
          <w:sz w:val="28"/>
          <w:szCs w:val="28"/>
        </w:rPr>
        <w:t>за   2017 год</w:t>
      </w:r>
      <w:r w:rsidRPr="00984736">
        <w:rPr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90630" w:rsidRPr="00984736" w:rsidRDefault="00B90630" w:rsidP="00A17916">
      <w:pPr>
        <w:jc w:val="right"/>
        <w:rPr>
          <w:sz w:val="28"/>
          <w:szCs w:val="28"/>
        </w:rPr>
      </w:pPr>
      <w:r w:rsidRPr="00984736">
        <w:rPr>
          <w:sz w:val="28"/>
          <w:szCs w:val="28"/>
        </w:rPr>
        <w:t>тыс.рублей</w:t>
      </w:r>
    </w:p>
    <w:tbl>
      <w:tblPr>
        <w:tblW w:w="10938" w:type="dxa"/>
        <w:tblInd w:w="-1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258"/>
        <w:gridCol w:w="1320"/>
        <w:gridCol w:w="1234"/>
        <w:gridCol w:w="1126"/>
      </w:tblGrid>
      <w:tr w:rsidR="00B90630" w:rsidRPr="00984736" w:rsidTr="004A6361">
        <w:tc>
          <w:tcPr>
            <w:tcW w:w="7258" w:type="dxa"/>
          </w:tcPr>
          <w:p w:rsidR="00B90630" w:rsidRPr="00984736" w:rsidRDefault="00B90630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 w:rsidRPr="00984736">
              <w:rPr>
                <w:b/>
                <w:bCs/>
                <w:sz w:val="28"/>
                <w:szCs w:val="28"/>
              </w:rPr>
              <w:t>ДОХОДЫ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План на 2017год</w:t>
            </w:r>
          </w:p>
        </w:tc>
        <w:tc>
          <w:tcPr>
            <w:tcW w:w="1234" w:type="dxa"/>
          </w:tcPr>
          <w:p w:rsidR="00B90630" w:rsidRPr="00984736" w:rsidRDefault="00B90630" w:rsidP="00A17916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 xml:space="preserve">Исполнение </w:t>
            </w:r>
          </w:p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2017 год</w:t>
            </w:r>
          </w:p>
        </w:tc>
        <w:tc>
          <w:tcPr>
            <w:tcW w:w="1126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%</w:t>
            </w:r>
          </w:p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к плану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F77763">
            <w:pPr>
              <w:rPr>
                <w:b/>
                <w:bCs/>
                <w:sz w:val="28"/>
                <w:szCs w:val="28"/>
              </w:rPr>
            </w:pPr>
            <w:r w:rsidRPr="00984736">
              <w:rPr>
                <w:b/>
                <w:bCs/>
                <w:sz w:val="28"/>
                <w:szCs w:val="28"/>
              </w:rPr>
              <w:t>Доходы бюджета -всего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 w:rsidRPr="00984736">
              <w:rPr>
                <w:b/>
                <w:bCs/>
                <w:sz w:val="28"/>
                <w:szCs w:val="28"/>
              </w:rPr>
              <w:t>11738,7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 w:rsidRPr="00984736">
              <w:rPr>
                <w:b/>
                <w:bCs/>
                <w:sz w:val="28"/>
                <w:szCs w:val="28"/>
              </w:rPr>
              <w:t>11738,8</w:t>
            </w:r>
          </w:p>
        </w:tc>
        <w:tc>
          <w:tcPr>
            <w:tcW w:w="1126" w:type="dxa"/>
          </w:tcPr>
          <w:p w:rsidR="00B90630" w:rsidRPr="00984736" w:rsidRDefault="00B90630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 w:rsidRPr="00984736">
              <w:rPr>
                <w:b/>
                <w:bCs/>
                <w:sz w:val="28"/>
                <w:szCs w:val="28"/>
              </w:rPr>
              <w:t>100,0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FD121B">
            <w:pPr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Налоги на доходы с физических лиц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224,5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224,5</w:t>
            </w:r>
          </w:p>
        </w:tc>
        <w:tc>
          <w:tcPr>
            <w:tcW w:w="1126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100,0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FD121B">
            <w:pPr>
              <w:rPr>
                <w:b/>
                <w:bCs/>
                <w:sz w:val="28"/>
                <w:szCs w:val="28"/>
              </w:rPr>
            </w:pPr>
            <w:r w:rsidRPr="00984736">
              <w:rPr>
                <w:b/>
                <w:bCs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114,4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114,5</w:t>
            </w:r>
          </w:p>
        </w:tc>
        <w:tc>
          <w:tcPr>
            <w:tcW w:w="1126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100,0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FD121B">
            <w:pPr>
              <w:rPr>
                <w:b/>
                <w:bCs/>
                <w:sz w:val="28"/>
                <w:szCs w:val="28"/>
              </w:rPr>
            </w:pPr>
            <w:r w:rsidRPr="00984736">
              <w:rPr>
                <w:b/>
                <w:bCs/>
                <w:sz w:val="28"/>
                <w:szCs w:val="28"/>
              </w:rPr>
              <w:t>Налоги на имущество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15,0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15,0</w:t>
            </w:r>
          </w:p>
        </w:tc>
        <w:tc>
          <w:tcPr>
            <w:tcW w:w="1126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100,0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FD121B">
            <w:pPr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8,6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8,6</w:t>
            </w:r>
          </w:p>
        </w:tc>
        <w:tc>
          <w:tcPr>
            <w:tcW w:w="1126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100,0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FD121B">
            <w:pPr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6,4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6,4</w:t>
            </w:r>
          </w:p>
        </w:tc>
        <w:tc>
          <w:tcPr>
            <w:tcW w:w="1126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100,0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FD121B">
            <w:pPr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Доходы от использования имущества, находящегося в государственной и муниципальной  собственности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65,9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65,9</w:t>
            </w:r>
          </w:p>
        </w:tc>
        <w:tc>
          <w:tcPr>
            <w:tcW w:w="1126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100,0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FD121B">
            <w:pPr>
              <w:rPr>
                <w:b/>
                <w:bCs/>
                <w:sz w:val="28"/>
                <w:szCs w:val="28"/>
              </w:rPr>
            </w:pPr>
            <w:r w:rsidRPr="00984736">
              <w:rPr>
                <w:b/>
                <w:bCs/>
                <w:sz w:val="28"/>
                <w:szCs w:val="28"/>
              </w:rPr>
              <w:t>ИТОГО собственных доходов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 w:rsidRPr="00984736">
              <w:rPr>
                <w:b/>
                <w:bCs/>
                <w:sz w:val="28"/>
                <w:szCs w:val="28"/>
              </w:rPr>
              <w:t>449,8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 w:rsidRPr="00984736">
              <w:rPr>
                <w:b/>
                <w:bCs/>
                <w:sz w:val="28"/>
                <w:szCs w:val="28"/>
              </w:rPr>
              <w:t>449,9</w:t>
            </w:r>
          </w:p>
        </w:tc>
        <w:tc>
          <w:tcPr>
            <w:tcW w:w="1126" w:type="dxa"/>
          </w:tcPr>
          <w:p w:rsidR="00B90630" w:rsidRPr="00984736" w:rsidRDefault="00B90630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 w:rsidRPr="00984736">
              <w:rPr>
                <w:b/>
                <w:bCs/>
                <w:sz w:val="28"/>
                <w:szCs w:val="28"/>
              </w:rPr>
              <w:t>100,0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FD121B">
            <w:pPr>
              <w:rPr>
                <w:b/>
                <w:bCs/>
                <w:sz w:val="28"/>
                <w:szCs w:val="28"/>
              </w:rPr>
            </w:pPr>
            <w:r w:rsidRPr="00984736">
              <w:rPr>
                <w:b/>
                <w:bCs/>
                <w:sz w:val="28"/>
                <w:szCs w:val="28"/>
              </w:rPr>
              <w:t>Безвозмездные поступления в том числе:</w:t>
            </w:r>
          </w:p>
        </w:tc>
        <w:tc>
          <w:tcPr>
            <w:tcW w:w="1320" w:type="dxa"/>
          </w:tcPr>
          <w:p w:rsidR="00B90630" w:rsidRPr="00984736" w:rsidRDefault="00B90630" w:rsidP="00AC6DB5">
            <w:pPr>
              <w:jc w:val="center"/>
              <w:rPr>
                <w:b/>
                <w:bCs/>
                <w:sz w:val="28"/>
                <w:szCs w:val="28"/>
              </w:rPr>
            </w:pPr>
            <w:r w:rsidRPr="00984736">
              <w:rPr>
                <w:b/>
                <w:bCs/>
                <w:sz w:val="28"/>
                <w:szCs w:val="28"/>
              </w:rPr>
              <w:t>11288,9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 w:rsidRPr="00984736">
              <w:rPr>
                <w:b/>
                <w:bCs/>
                <w:sz w:val="28"/>
                <w:szCs w:val="28"/>
              </w:rPr>
              <w:t>11288,9</w:t>
            </w:r>
          </w:p>
        </w:tc>
        <w:tc>
          <w:tcPr>
            <w:tcW w:w="1126" w:type="dxa"/>
          </w:tcPr>
          <w:p w:rsidR="00B90630" w:rsidRPr="00984736" w:rsidRDefault="00B90630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 w:rsidRPr="00984736">
              <w:rPr>
                <w:b/>
                <w:bCs/>
                <w:sz w:val="28"/>
                <w:szCs w:val="28"/>
              </w:rPr>
              <w:t>100,0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FD121B">
            <w:pPr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Дотация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4001,3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4001,3</w:t>
            </w:r>
          </w:p>
        </w:tc>
        <w:tc>
          <w:tcPr>
            <w:tcW w:w="1126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100,0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FD121B">
            <w:pPr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Субвенции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78,7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78,7</w:t>
            </w:r>
          </w:p>
        </w:tc>
        <w:tc>
          <w:tcPr>
            <w:tcW w:w="1126" w:type="dxa"/>
          </w:tcPr>
          <w:p w:rsidR="00B90630" w:rsidRPr="00984736" w:rsidRDefault="00B90630" w:rsidP="00AC6DB5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100,0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AC6DB5">
            <w:pPr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0,1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0,1</w:t>
            </w:r>
          </w:p>
        </w:tc>
        <w:tc>
          <w:tcPr>
            <w:tcW w:w="1126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0,1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AC6DB5">
            <w:pPr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Иные МБТ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7208,8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7208,8</w:t>
            </w:r>
          </w:p>
        </w:tc>
        <w:tc>
          <w:tcPr>
            <w:tcW w:w="1126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100,0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FD121B">
            <w:pPr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Остаток на 01.01.2017г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121,8</w:t>
            </w:r>
          </w:p>
        </w:tc>
        <w:tc>
          <w:tcPr>
            <w:tcW w:w="1126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FD121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984736">
              <w:rPr>
                <w:b/>
                <w:bCs/>
                <w:color w:val="000000"/>
                <w:sz w:val="28"/>
                <w:szCs w:val="28"/>
              </w:rPr>
              <w:t>Расходы бюджета-всего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84736">
              <w:rPr>
                <w:b/>
                <w:bCs/>
                <w:color w:val="000000"/>
                <w:sz w:val="28"/>
                <w:szCs w:val="28"/>
              </w:rPr>
              <w:t>11860,5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84736">
              <w:rPr>
                <w:b/>
                <w:bCs/>
                <w:color w:val="000000"/>
                <w:sz w:val="28"/>
                <w:szCs w:val="28"/>
              </w:rPr>
              <w:t>11818,8</w:t>
            </w:r>
          </w:p>
        </w:tc>
        <w:tc>
          <w:tcPr>
            <w:tcW w:w="1126" w:type="dxa"/>
          </w:tcPr>
          <w:p w:rsidR="00B90630" w:rsidRPr="00984736" w:rsidRDefault="00B90630" w:rsidP="0078496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84736">
              <w:rPr>
                <w:b/>
                <w:bCs/>
                <w:color w:val="000000"/>
                <w:sz w:val="28"/>
                <w:szCs w:val="28"/>
              </w:rPr>
              <w:t>99,6</w:t>
            </w:r>
          </w:p>
        </w:tc>
      </w:tr>
      <w:tr w:rsidR="00B90630" w:rsidRPr="00984736" w:rsidTr="004A6361">
        <w:trPr>
          <w:trHeight w:val="70"/>
        </w:trPr>
        <w:tc>
          <w:tcPr>
            <w:tcW w:w="7258" w:type="dxa"/>
          </w:tcPr>
          <w:p w:rsidR="00B90630" w:rsidRPr="00984736" w:rsidRDefault="00B90630" w:rsidP="00FD121B">
            <w:pPr>
              <w:rPr>
                <w:color w:val="000000"/>
                <w:sz w:val="28"/>
                <w:szCs w:val="28"/>
              </w:rPr>
            </w:pPr>
            <w:r w:rsidRPr="00984736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color w:val="000000"/>
                <w:sz w:val="28"/>
                <w:szCs w:val="28"/>
              </w:rPr>
            </w:pPr>
            <w:r w:rsidRPr="00984736">
              <w:rPr>
                <w:color w:val="000000"/>
                <w:sz w:val="28"/>
                <w:szCs w:val="28"/>
              </w:rPr>
              <w:t>1379,4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color w:val="000000"/>
                <w:sz w:val="28"/>
                <w:szCs w:val="28"/>
              </w:rPr>
            </w:pPr>
            <w:r w:rsidRPr="00984736">
              <w:rPr>
                <w:color w:val="000000"/>
                <w:sz w:val="28"/>
                <w:szCs w:val="28"/>
              </w:rPr>
              <w:t>1379,3</w:t>
            </w:r>
          </w:p>
        </w:tc>
        <w:tc>
          <w:tcPr>
            <w:tcW w:w="1126" w:type="dxa"/>
          </w:tcPr>
          <w:p w:rsidR="00B90630" w:rsidRPr="00984736" w:rsidRDefault="00B90630" w:rsidP="00784969">
            <w:pPr>
              <w:jc w:val="center"/>
              <w:rPr>
                <w:color w:val="000000"/>
                <w:sz w:val="28"/>
                <w:szCs w:val="28"/>
              </w:rPr>
            </w:pPr>
            <w:r w:rsidRPr="00984736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FD121B">
            <w:pPr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Функционирование высшего должностного лица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464,3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464,3</w:t>
            </w:r>
          </w:p>
        </w:tc>
        <w:tc>
          <w:tcPr>
            <w:tcW w:w="1126" w:type="dxa"/>
          </w:tcPr>
          <w:p w:rsidR="00B90630" w:rsidRPr="00984736" w:rsidRDefault="00B90630" w:rsidP="00784969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100,0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FD121B">
            <w:pPr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Органы исполнительной власти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915,1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915,0</w:t>
            </w:r>
          </w:p>
        </w:tc>
        <w:tc>
          <w:tcPr>
            <w:tcW w:w="1126" w:type="dxa"/>
          </w:tcPr>
          <w:p w:rsidR="00B90630" w:rsidRPr="00984736" w:rsidRDefault="00B90630" w:rsidP="00784969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100,0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FD121B">
            <w:pPr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78,7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78,7</w:t>
            </w:r>
          </w:p>
        </w:tc>
        <w:tc>
          <w:tcPr>
            <w:tcW w:w="1126" w:type="dxa"/>
          </w:tcPr>
          <w:p w:rsidR="00B90630" w:rsidRPr="00984736" w:rsidRDefault="00B90630" w:rsidP="00784969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100,0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710815">
            <w:pPr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Национальная безопасность и правоохранительная деятельность, в т.ч.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13,0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13,0</w:t>
            </w:r>
          </w:p>
        </w:tc>
        <w:tc>
          <w:tcPr>
            <w:tcW w:w="1126" w:type="dxa"/>
          </w:tcPr>
          <w:p w:rsidR="00B90630" w:rsidRPr="00984736" w:rsidRDefault="00B90630" w:rsidP="00784969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100,0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FD121B">
            <w:pPr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7438,8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7419,6</w:t>
            </w:r>
          </w:p>
        </w:tc>
        <w:tc>
          <w:tcPr>
            <w:tcW w:w="1126" w:type="dxa"/>
          </w:tcPr>
          <w:p w:rsidR="00B90630" w:rsidRPr="00984736" w:rsidRDefault="00B90630" w:rsidP="00784969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99,7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FD121B">
            <w:pPr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191,2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190,9</w:t>
            </w:r>
          </w:p>
        </w:tc>
        <w:tc>
          <w:tcPr>
            <w:tcW w:w="1126" w:type="dxa"/>
          </w:tcPr>
          <w:p w:rsidR="00B90630" w:rsidRPr="00984736" w:rsidRDefault="00B90630" w:rsidP="00784969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99,8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FD121B">
            <w:pPr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Культура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2547,8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2525,7</w:t>
            </w:r>
          </w:p>
        </w:tc>
        <w:tc>
          <w:tcPr>
            <w:tcW w:w="1126" w:type="dxa"/>
          </w:tcPr>
          <w:p w:rsidR="00B90630" w:rsidRPr="00984736" w:rsidRDefault="00B90630" w:rsidP="00784969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99,1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FD121B">
            <w:pPr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209,3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209,3</w:t>
            </w:r>
          </w:p>
        </w:tc>
        <w:tc>
          <w:tcPr>
            <w:tcW w:w="1126" w:type="dxa"/>
          </w:tcPr>
          <w:p w:rsidR="00B90630" w:rsidRPr="00984736" w:rsidRDefault="00B90630" w:rsidP="00784969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100,0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FD121B">
            <w:pPr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2,3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2,3</w:t>
            </w:r>
          </w:p>
        </w:tc>
        <w:tc>
          <w:tcPr>
            <w:tcW w:w="1126" w:type="dxa"/>
          </w:tcPr>
          <w:p w:rsidR="00B90630" w:rsidRPr="00984736" w:rsidRDefault="00B90630" w:rsidP="00784969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100,0</w:t>
            </w:r>
          </w:p>
        </w:tc>
      </w:tr>
      <w:tr w:rsidR="00B90630" w:rsidRPr="00984736" w:rsidTr="004A6361">
        <w:tc>
          <w:tcPr>
            <w:tcW w:w="7258" w:type="dxa"/>
          </w:tcPr>
          <w:p w:rsidR="00B90630" w:rsidRPr="00984736" w:rsidRDefault="00B90630" w:rsidP="00FD121B">
            <w:pPr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Результат исполнения бюджета(дефицит/профицит)</w:t>
            </w:r>
          </w:p>
        </w:tc>
        <w:tc>
          <w:tcPr>
            <w:tcW w:w="1320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-121,8</w:t>
            </w:r>
          </w:p>
        </w:tc>
        <w:tc>
          <w:tcPr>
            <w:tcW w:w="1234" w:type="dxa"/>
          </w:tcPr>
          <w:p w:rsidR="00B90630" w:rsidRPr="00984736" w:rsidRDefault="00B90630" w:rsidP="00FD121B">
            <w:pPr>
              <w:jc w:val="center"/>
              <w:rPr>
                <w:sz w:val="28"/>
                <w:szCs w:val="28"/>
              </w:rPr>
            </w:pPr>
            <w:r w:rsidRPr="00984736">
              <w:rPr>
                <w:sz w:val="28"/>
                <w:szCs w:val="28"/>
              </w:rPr>
              <w:t>-80,0</w:t>
            </w:r>
          </w:p>
        </w:tc>
        <w:tc>
          <w:tcPr>
            <w:tcW w:w="1126" w:type="dxa"/>
          </w:tcPr>
          <w:p w:rsidR="00B90630" w:rsidRPr="00984736" w:rsidRDefault="00B90630" w:rsidP="00784969">
            <w:pPr>
              <w:jc w:val="center"/>
              <w:rPr>
                <w:sz w:val="28"/>
                <w:szCs w:val="28"/>
              </w:rPr>
            </w:pPr>
          </w:p>
        </w:tc>
      </w:tr>
    </w:tbl>
    <w:p w:rsidR="00B90630" w:rsidRDefault="00B90630" w:rsidP="00C40233">
      <w:pPr>
        <w:jc w:val="right"/>
        <w:rPr>
          <w:sz w:val="28"/>
          <w:szCs w:val="28"/>
        </w:rPr>
      </w:pPr>
    </w:p>
    <w:p w:rsidR="00B90630" w:rsidRPr="004A6361" w:rsidRDefault="00B90630" w:rsidP="00C40233">
      <w:pPr>
        <w:jc w:val="right"/>
      </w:pPr>
      <w:r w:rsidRPr="00984736">
        <w:rPr>
          <w:sz w:val="28"/>
          <w:szCs w:val="28"/>
        </w:rPr>
        <w:t xml:space="preserve">  </w:t>
      </w:r>
      <w:r w:rsidRPr="004A6361">
        <w:t>Приложение № 2</w:t>
      </w:r>
    </w:p>
    <w:p w:rsidR="00B90630" w:rsidRPr="004A6361" w:rsidRDefault="00B90630" w:rsidP="00C40233">
      <w:pPr>
        <w:jc w:val="right"/>
      </w:pPr>
      <w:r w:rsidRPr="004A6361">
        <w:t xml:space="preserve">                                        к решению № 122 двадцатой сессии Совета депутатов </w:t>
      </w:r>
    </w:p>
    <w:p w:rsidR="00B90630" w:rsidRPr="004A6361" w:rsidRDefault="00B90630" w:rsidP="00D85321">
      <w:pPr>
        <w:jc w:val="right"/>
      </w:pPr>
      <w:r w:rsidRPr="004A6361">
        <w:t xml:space="preserve">     Польяновского сельсовета Чистоозерного района </w:t>
      </w:r>
    </w:p>
    <w:p w:rsidR="00B90630" w:rsidRPr="004A6361" w:rsidRDefault="00B90630" w:rsidP="00C40233">
      <w:pPr>
        <w:jc w:val="right"/>
      </w:pPr>
      <w:r w:rsidRPr="004A6361">
        <w:t xml:space="preserve">Новосибирской области «Об исполнении бюджета </w:t>
      </w:r>
    </w:p>
    <w:p w:rsidR="00B90630" w:rsidRPr="004A6361" w:rsidRDefault="00B90630" w:rsidP="00C40233">
      <w:pPr>
        <w:jc w:val="right"/>
      </w:pPr>
      <w:r w:rsidRPr="004A6361">
        <w:t xml:space="preserve"> Польяновского сельсовета Чистоозерного района </w:t>
      </w:r>
    </w:p>
    <w:p w:rsidR="00B90630" w:rsidRPr="004A6361" w:rsidRDefault="00B90630" w:rsidP="00C40233">
      <w:pPr>
        <w:jc w:val="right"/>
      </w:pPr>
      <w:r w:rsidRPr="004A6361">
        <w:t>Новосибирской области за 2017 год»</w:t>
      </w:r>
    </w:p>
    <w:p w:rsidR="00B90630" w:rsidRPr="00D85321" w:rsidRDefault="00B90630" w:rsidP="00C40233">
      <w:pPr>
        <w:jc w:val="right"/>
        <w:rPr>
          <w:sz w:val="28"/>
          <w:szCs w:val="28"/>
        </w:rPr>
      </w:pPr>
      <w:r w:rsidRPr="004A6361">
        <w:t>от 28.04.2018 г.</w:t>
      </w:r>
    </w:p>
    <w:p w:rsidR="00B90630" w:rsidRPr="00984736" w:rsidRDefault="00B90630" w:rsidP="00F77763">
      <w:pPr>
        <w:rPr>
          <w:sz w:val="28"/>
          <w:szCs w:val="28"/>
        </w:rPr>
      </w:pPr>
      <w:r w:rsidRPr="00984736">
        <w:rPr>
          <w:sz w:val="28"/>
          <w:szCs w:val="28"/>
        </w:rPr>
        <w:t xml:space="preserve">                                                                                                              </w:t>
      </w:r>
    </w:p>
    <w:p w:rsidR="00B90630" w:rsidRPr="00984736" w:rsidRDefault="00B90630" w:rsidP="007B5883">
      <w:pPr>
        <w:jc w:val="center"/>
        <w:rPr>
          <w:b/>
          <w:bCs/>
          <w:sz w:val="28"/>
          <w:szCs w:val="28"/>
        </w:rPr>
      </w:pPr>
      <w:r w:rsidRPr="00984736">
        <w:rPr>
          <w:b/>
          <w:bCs/>
          <w:sz w:val="28"/>
          <w:szCs w:val="28"/>
        </w:rPr>
        <w:t xml:space="preserve">    Пояснительная записка</w:t>
      </w:r>
    </w:p>
    <w:p w:rsidR="00B90630" w:rsidRPr="00984736" w:rsidRDefault="00B90630" w:rsidP="00EE02B8">
      <w:pPr>
        <w:jc w:val="center"/>
        <w:rPr>
          <w:b/>
          <w:bCs/>
          <w:sz w:val="28"/>
          <w:szCs w:val="28"/>
        </w:rPr>
      </w:pPr>
      <w:r w:rsidRPr="00984736">
        <w:rPr>
          <w:b/>
          <w:bCs/>
          <w:sz w:val="28"/>
          <w:szCs w:val="28"/>
        </w:rPr>
        <w:t>по исполнению бюджета за 2017 год</w:t>
      </w:r>
    </w:p>
    <w:p w:rsidR="00B90630" w:rsidRPr="00984736" w:rsidRDefault="00B90630" w:rsidP="00DF2A52">
      <w:pPr>
        <w:rPr>
          <w:b/>
          <w:bCs/>
          <w:sz w:val="28"/>
          <w:szCs w:val="28"/>
        </w:rPr>
      </w:pPr>
      <w:r w:rsidRPr="00984736">
        <w:rPr>
          <w:b/>
          <w:bCs/>
          <w:sz w:val="28"/>
          <w:szCs w:val="28"/>
        </w:rPr>
        <w:t>Раздел 1. "Организационная структура субъекта бюджетной отчетности"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  Администрация Польяновского сельсовета Чистоозерного района Новосибирской области - казенное учреждение, является органом местного самоуправления и действует на основании Устава. Зарегистрирована в МИФНС России № 8 по Новосибирской области, получено свидетельство серии 54 № 003778069 от 31.01.2000г., присвоен ОГРН 1025405020068, ИНН 5441101210, КПП 544101001. В соответствии с ФЗ  "О государственной регистрации юридических лиц" внесена запись о создании юридического лица ЕГРЮЛ  серии 54 № 003782276 от 16.06.2008г. за номером 2085468007403. По общероссийскому классификатору предприятий и организаций присвоен ОКПО 04199406, ОКАТО 50258822000, ОКТМО 50658422, ОКОГУ 3300500, ОКФС 14, ОКОПФ 20904.ОКВЭД 84.11.35 - деятельность органов местного самоуправления сельских поселений. Открыты лицевые счета в Управление Федерального казначейства по Новосибирской области: номер лицевого счета 01513027220- л/с ГРБС, РБС; 04513027220 - л/с администратора доходов бюджета; 02513027220 - л/с бюджета, 03513027220 -л/с получателя бюджетных средств (средства Федерального бюджета); 05513027220 -л/с для учета операций со средствами  находящимися  во временном распоряжении. 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Так же отрыты лицевые счета в финансовом органе  - администрации Польяновского сельсовета Чистоозерного района Новосибирской области: № 829.01.013.1 - л/с главного распорядителя бюджетных средств, получателя бюджетных средств и № 829.01.131.9 - л/с администратора источников финансирования дефицита бюджета.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Подведомственным учреждением является Муниципальное казенное учреждение культуры "Польяновский культурно - досуговый центр". сокращенное наименование  -  МКУК "Польяновский КДЦ", с 16.12.2011г. данное учреждение является казенным,  зарегистрировано  в МИФНС № 7  по Новосибирской области свидетельство  серии 54 № 003778659 от 17.01.2005г.  ОГРН 1055468000610, ИНН 5441175010, КПП 544101001, в соответствии с ФЗ "О государственной регистрации юридических лиц" внесена запись о создании юридического лица ЕГРЮЛ серии 54 № 003996877 от 23.12.2011г. По общероссийскому классификатору предприятий и организаций присвоен ОКПО 75852637, ОКАТО 50258822000, ОКТМО 50658422, ОКОГУ 4210007, ОКФС  14, ОКОПФ 75404, ОКВЭД 91.0 - Прочая деятельность в области культуры. Лицевой счет открыт в финансовом органе - администрации Польяновского сельсовета Чистоозерного района Новосибирской области - лицевой счет  829.06.0071 - счет получателя бюджетных средств.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Администрация Польяновского сельсовета Чистоозерного района Новосибирской области осуществляет функции главного распорядителя бюджетных средств, распорядителя бюджетных средств, администратора источников финансирования дефицита бюджета, получателя бюджетных средств, администратора доходов бюджета с полномочиями главного администратора доходов бюджета, администратора доходов бюджета, получателя бюджетных средств, осуществляющего операции со средствами во временном распоряжении, иного получателя бюджетных средств.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Основными направлениями деятельности является прогнозирование и планирование экономического и социального развития сельского поселения, составление и исполнение местного бюджета, управление жилищным хозяйством, обеспечение уличного освещения на территории поселения, содержание автомобильных дорог местного значения, прочие мероприятия по благоустройству территории и др.. А также выполняет функции по переданным полномочиям по воинскому учету, на территориях где отсутствуют военные комиссариаты и по переданным полномочиям в сфере административных правонарушений. 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Данные полномочия осуществляются на основании: Федерального закона № 131-ФЗ "Об общих принципах организации местного самоуправления в Российской Федерации" от 06.10.2003г., Бюджетного Кодекса РФ, Налогового Кодекса РФ, Законов Новосибирской области, Устава, Положения о бюджетном процессе в Польяновском сельсовете Чистоозерного района Новосибирской области, Постановлений администрации и иных нормативно - правовых актов. 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>Приложена форма 0503161 и  таблица №1.</w:t>
      </w:r>
    </w:p>
    <w:p w:rsidR="00B90630" w:rsidRPr="00984736" w:rsidRDefault="00B90630" w:rsidP="00DF2A52">
      <w:pPr>
        <w:rPr>
          <w:b/>
          <w:bCs/>
          <w:sz w:val="28"/>
          <w:szCs w:val="28"/>
        </w:rPr>
      </w:pPr>
      <w:r w:rsidRPr="00984736">
        <w:rPr>
          <w:b/>
          <w:bCs/>
          <w:sz w:val="28"/>
          <w:szCs w:val="28"/>
        </w:rPr>
        <w:t>Раздел № 2 "Результаты деятельности субъекта бюджетной отчетности"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Численность работников администрации Польяновского сельсовета Чистоозерного района Новосибирской области на 01.01.2018 год составляет 5 человек  - (1чел. -  глава выборная муниципальная должность, 3 чел. -муниципальные служащие, 1 чел. - рабочая по обслуживанию помещения). Штатная численность - 5 человек.   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   МКУК "Польяновский КДЦ" среднесписочная численность составила 5 человек (1-чел. -руководитель учреждения, 2,5- культурные работники, 1,5 чел. Обслуживающий персонал (1 водитель, 0,5 бухгалтер). Штатная численность составляет 4,95 единиц,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Курсы повышения квалификации в 2018 году прошли в Институте перспективных транспортных технологий и переподготовки кадров Сибирского государственного университета  путей сообщения по программе «Контроль качества работ по ремонту и содержанию автомобильных дорог» - 1 человек, В АНО ИДПО «Госзаказ» прошла обучение по дополнительной профессиональной программе «Контрактная система в сфере закупок товаров, работ, услуг для обеспечения государственных и муниципальных нужд» - 1 человек. Так же обучение прошли по программам «Охрана труда» и «Пожарно-технический минимум для руководителей, специалистов и должностных лиц, ответственных за обеспечение пожарной безопасности и проведение инструктажей по пожарной безопасности» - 1 человек. 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>Прилагается форма 0503162.</w:t>
      </w:r>
    </w:p>
    <w:p w:rsidR="00B90630" w:rsidRPr="00984736" w:rsidRDefault="00B90630" w:rsidP="00DF2A52">
      <w:pPr>
        <w:jc w:val="both"/>
        <w:rPr>
          <w:b/>
          <w:bCs/>
          <w:sz w:val="28"/>
          <w:szCs w:val="28"/>
        </w:rPr>
      </w:pPr>
      <w:r w:rsidRPr="00984736">
        <w:rPr>
          <w:b/>
          <w:bCs/>
          <w:sz w:val="28"/>
          <w:szCs w:val="28"/>
        </w:rPr>
        <w:t>Раздел № 3 "Анализ отчета об исполнении бюджета субъекта бюджетной отчетности"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 Руководствуясь "Положением о бюджетном процессе в Польяновском сельсовете Чистоозерного района Новосибирской области" утвержденным решением № 57 от 14.11.2016г. восьмой сессией Совета депутатов Польяновского сельсовета (пятого созыва), решением № 69 от 27.12.2016г. десятой сессии "О бюджете Польяновского сельсовета Чистоозерного района Новосибирской области на 2017 год и плановый период 2018 и 2019 годов", а также внесенными в данное решение изменениями: решение № 75 от 30.01.2017г. принятое внеочередной сессией Совета депутатов Польяновского сельсовета (пятого созыва), решение № 85 от 24.03.2017 г. принятое внеочередной сессией Совета депутатов Польяновского сельсовета (пятого созыва), решение № 88 от 28.04.2017г. принятое тринадцатой сессией Совета депутатов Польяновского сельсовета (пятого созыва), решение № 96 от 28.06.2017г. принятое  внеочередной сессией Совета депутатов Польяновского сельсовета (пятого созыва), решение № 97 от 31.07.2017г. принятое внеочередной сессией Совета депутатов Польяновского сельсовета (пятого созыва), решение № 101 от 30.10.2017г. принятое внеочередной  сессией Совета депутатов Польяновского сельсовета (пятого созыва), решение № 107 от 25.12.2017г. принятое семнадцатой сессией Совета депутатов Польяновского сельсовета (пятого созыва).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Доходная часть бюджета Польяновского сельсовета Чистоозерного района Новосибирской области исполнена на 100,0%, при плане 11738,7 тыс. руб. поступило 11738,8 тыс. руб. Собственные доходы составили 449,9 тыс. руб. безвозмездные поступления 11288,9 тыс. руб.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Расходы бюджета составляют 11818,8 ты. руб. при плане 11860,5 тыс. руб. или 99,6% от плана. 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 Наибольший удельный вес расходов составляют расходы  на реализацию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в 2015-2022 годах" -6825,26 тыс. руб или 57,8% от общего объема расходов, а именно на оплату работ по ремонту дорог по ул. Первомайская с. Польяново Чистоозерного района Новосибирской области -  6475,26 тыс. руб. софинансирование данных расходов составило 5% -340,8 тыс. руб. и на обустройство пешеходных переходов в с. Польяново Чистоозерного района НСО -368,4 тыс. руб. софинансирование 5% -18,4 тыс. руб.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Расходы на реализацию мероприятий государственной программы Новосибирской области "Культура Новосибирской области" по укреплению и развитию материально-технической базы составили 33,5 тыс. руб. в том числе средства из федерального бюджета 16,75тыс. руб. софинансирование данных расходов составило 0,8 тыс. руб.или 5%.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В связи с передачей полномочий в сфере библиотечного обслуживания населения  и в части организации технического обслуживания зданий и помещений МКУК «Польяновского КДЦ» муниципальному району -Администрации Чистоозерного района Новосибирской области» перечисления другим бюджетам бюджетной системы Российской Федерации составили 302,9 тыс. руб.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Расходы на  оплату труда и начисления на нее  за 2017 год составили 3026,7 тыс. руб. или 25,6% от общего объема расходов.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Неисполненные назначения составили 41,7 тыс. руб.  в том числе по дорожному фонду 19,2 тыс. руб.  так как доходы по акцизам получены в последние числа декабря   и по культуре  22,1 тыс.руб. бюджетные обязательства  на приобретения нефтепродуктов приняты, но не исполнены так как срок исполнения контракта  31.03.2018 год. </w:t>
      </w:r>
    </w:p>
    <w:p w:rsidR="00B90630" w:rsidRPr="00984736" w:rsidRDefault="00B90630" w:rsidP="00DF2A52">
      <w:pPr>
        <w:widowControl w:val="0"/>
        <w:autoSpaceDE w:val="0"/>
        <w:ind w:firstLine="709"/>
        <w:jc w:val="both"/>
        <w:rPr>
          <w:color w:val="000000"/>
          <w:sz w:val="28"/>
          <w:szCs w:val="28"/>
        </w:rPr>
      </w:pPr>
      <w:r w:rsidRPr="00984736">
        <w:rPr>
          <w:sz w:val="28"/>
          <w:szCs w:val="28"/>
        </w:rPr>
        <w:t>По форме 0503128 «Отчет об обязательствах учреждения» Внутридокументальный контроль не пройден имеются предупреждения требующие пояснения: «</w:t>
      </w:r>
      <w:r w:rsidRPr="00984736">
        <w:rPr>
          <w:color w:val="000000"/>
          <w:sz w:val="28"/>
          <w:szCs w:val="28"/>
          <w:shd w:val="clear" w:color="auto" w:fill="FFFFFF"/>
        </w:rPr>
        <w:t>Показатель принятых бюджетных обязательств превышает ЛБО</w:t>
      </w:r>
      <w:r w:rsidRPr="00984736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» на сумму 3893342,00 рублей в связи с тем что в 2017 году заключен муниципальный контракт по ремонту дорог по ул. Первомайская с. Польяново на </w:t>
      </w:r>
      <w:r w:rsidRPr="00984736">
        <w:rPr>
          <w:color w:val="000000"/>
          <w:sz w:val="28"/>
          <w:szCs w:val="28"/>
        </w:rPr>
        <w:t xml:space="preserve">13137768,06 руб. оплата производится в два этапа в 2017году: 6 816 060 рублей 00 копеек, в 2018 году: 6 321 708 рублей 06 копеек., работы в 2017 году выполнены на 10709402,00 руб. </w:t>
      </w:r>
    </w:p>
    <w:p w:rsidR="00B90630" w:rsidRPr="00984736" w:rsidRDefault="00B90630" w:rsidP="00DF2A52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984736">
        <w:rPr>
          <w:rStyle w:val="Strong"/>
          <w:b w:val="0"/>
          <w:bCs w:val="0"/>
          <w:color w:val="000000"/>
          <w:sz w:val="28"/>
          <w:szCs w:val="28"/>
        </w:rPr>
        <w:t xml:space="preserve">   Резервы предстоящих расходов</w:t>
      </w:r>
      <w:r w:rsidRPr="00984736">
        <w:rPr>
          <w:color w:val="000000"/>
          <w:sz w:val="28"/>
          <w:szCs w:val="28"/>
        </w:rPr>
        <w:t> на выплату отпускных признаются оценочным обязательством и отражаются на счете учета резервов предстоящих расходов. Величина оценочного обязательства относится в состав прочих расходов. Размер оценочного обязательства определяется исходя из всей суммы отпускных, положенных, но не отгулянных сотрудниками на отчетную дату.</w:t>
      </w:r>
    </w:p>
    <w:p w:rsidR="00B90630" w:rsidRPr="00984736" w:rsidRDefault="00B90630" w:rsidP="00DF2A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4736">
        <w:rPr>
          <w:rStyle w:val="Strong"/>
          <w:b w:val="0"/>
          <w:bCs w:val="0"/>
          <w:color w:val="000000"/>
          <w:sz w:val="28"/>
          <w:szCs w:val="28"/>
        </w:rPr>
        <w:t xml:space="preserve">   Резервы предстоящих расходов на оплату отпускных</w:t>
      </w:r>
      <w:r w:rsidRPr="00984736">
        <w:rPr>
          <w:color w:val="000000"/>
          <w:sz w:val="28"/>
          <w:szCs w:val="28"/>
        </w:rPr>
        <w:t xml:space="preserve"> в 2017 году, предусмотрены в размере 52101,96 рублей. По КОСГУ 211- </w:t>
      </w:r>
      <w:r w:rsidRPr="00984736">
        <w:rPr>
          <w:sz w:val="28"/>
          <w:szCs w:val="28"/>
        </w:rPr>
        <w:t>40016,87</w:t>
      </w:r>
      <w:r w:rsidRPr="00984736">
        <w:rPr>
          <w:color w:val="000000"/>
          <w:sz w:val="28"/>
          <w:szCs w:val="28"/>
        </w:rPr>
        <w:t xml:space="preserve"> рублей, КОСГУ 213</w:t>
      </w:r>
      <w:r w:rsidRPr="00984736">
        <w:rPr>
          <w:sz w:val="28"/>
          <w:szCs w:val="28"/>
        </w:rPr>
        <w:t>–12085,09</w:t>
      </w:r>
      <w:r w:rsidRPr="00984736">
        <w:rPr>
          <w:color w:val="000000"/>
          <w:sz w:val="28"/>
          <w:szCs w:val="28"/>
        </w:rPr>
        <w:t xml:space="preserve"> рублей.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>Сведения о принятых и неисполненных обязательствах получателя бюджетных средств приведены в ф. 0503128 и 0503175, приложены таблица № 3, формы 0503163 0503164, 0503166. Форма 0503167 не содержит данных.</w:t>
      </w:r>
    </w:p>
    <w:p w:rsidR="00B90630" w:rsidRPr="00984736" w:rsidRDefault="00B90630" w:rsidP="00DF2A52">
      <w:pPr>
        <w:jc w:val="both"/>
        <w:rPr>
          <w:b/>
          <w:bCs/>
          <w:sz w:val="28"/>
          <w:szCs w:val="28"/>
        </w:rPr>
      </w:pPr>
      <w:r w:rsidRPr="00984736">
        <w:rPr>
          <w:b/>
          <w:bCs/>
          <w:sz w:val="28"/>
          <w:szCs w:val="28"/>
        </w:rPr>
        <w:t>Раздел № 4 "Анализ показателей финансовой отчетности субъекта бюджетной отчетности"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Нефинансовые активы администрации Польяновского сельсовета Чистоозерного района Новосибирской области в 2017 году составили: Основные средства балансовая стоимость на начало года составляла 10053,8 тыс. руб. Руководствуясь законом НСО  № 137 –ОЗ от 31.01.2017г.  полномочия по теплоснабжению населения закреплены за муниципальным районом исходя из этого администрация Польяновского сельсовета безвозмездно передала в Администрацию Чистоозерного района муниципальное  имущество необходимое для исполнения данных полномочий, поэтому на конец года балансовая стоимость составила 8399,6 тыс. руб. непроизведенные активы (Земля)  - составляла на начало года 55,8 тыс. руб., в 2017 году были оформлены земельные участки для размещения кладбища и бытовых отходов, а так же увеличение кадастровой стоимости по одному из уже имеющихся участков в связи с этим непроизводственные активы (Земля) на конец года составили 107,0 тыс. руб., материальные запасы  - 48,1 тыс.руб. данные приведены в ф.0503168.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Дебиторская задолженность на конец года составила 6297,08 рублей, по счету 20511000 Отчетность УФНС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Кредиторская задолженность составляет 3905264,29 тыс.руб. в том числе задолженность по счету 20511000 -7183,54 рублей отчетность УФНС, по ремонту дорог по ул. Первомайская с. Польяново 3893342,00 руб. срок оплаты сентябрь 2018г., задолженность перед ООО «Газпромнефть-КП» за приобретенные нефтепродукты в декабре 2017г. составила 4738,75рублей Планируется погашение задолженности в январе 2018г. путем перечисления в на расчетный счет поставщика. Данные представлены в ф. 0503169.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Остаток по счету "Касса" на 01.01.2018г.  Отсутствует.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b/>
          <w:bCs/>
          <w:sz w:val="28"/>
          <w:szCs w:val="28"/>
        </w:rPr>
        <w:t xml:space="preserve">   </w:t>
      </w:r>
      <w:r w:rsidRPr="00984736">
        <w:rPr>
          <w:sz w:val="28"/>
          <w:szCs w:val="28"/>
        </w:rPr>
        <w:t>Сведения об изменении остатков валюты баланса приведены в ф. 0503173,. разница составила 14170,15 рублей предоставила отчетность УФНС по Новосибирской области, в соответствии с</w:t>
      </w:r>
      <w:r w:rsidRPr="00984736">
        <w:rPr>
          <w:color w:val="FF0000"/>
          <w:sz w:val="28"/>
          <w:szCs w:val="28"/>
        </w:rPr>
        <w:t xml:space="preserve"> </w:t>
      </w:r>
      <w:r w:rsidRPr="00984736">
        <w:rPr>
          <w:sz w:val="28"/>
          <w:szCs w:val="28"/>
        </w:rPr>
        <w:t>Инструкцией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учетом принятых изменений и дополнений).</w:t>
      </w:r>
    </w:p>
    <w:p w:rsidR="00B90630" w:rsidRPr="00984736" w:rsidRDefault="00B90630" w:rsidP="00DF2A52">
      <w:pPr>
        <w:jc w:val="both"/>
        <w:rPr>
          <w:b/>
          <w:bCs/>
          <w:sz w:val="28"/>
          <w:szCs w:val="28"/>
        </w:rPr>
      </w:pPr>
      <w:r w:rsidRPr="00984736">
        <w:rPr>
          <w:sz w:val="28"/>
          <w:szCs w:val="28"/>
        </w:rPr>
        <w:t>Формы 0503171, 0503172, 0503174,  0503178 не содержат данных.</w:t>
      </w:r>
    </w:p>
    <w:p w:rsidR="00B90630" w:rsidRPr="00984736" w:rsidRDefault="00B90630" w:rsidP="00DF2A52">
      <w:pPr>
        <w:jc w:val="both"/>
        <w:rPr>
          <w:b/>
          <w:bCs/>
          <w:sz w:val="28"/>
          <w:szCs w:val="28"/>
        </w:rPr>
      </w:pPr>
      <w:r w:rsidRPr="00984736">
        <w:rPr>
          <w:b/>
          <w:bCs/>
          <w:sz w:val="28"/>
          <w:szCs w:val="28"/>
        </w:rPr>
        <w:t>Раздел № 5 "Прочие вопросы деятельности субъекта бюджетной отчетности"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Особенности ведения бюджетного учета в администрации Польяновского сельсовета Чистоозерного района Новосибирской области не предусмотрены, внутренний муниципальный финансовый контроль в 2017 году не проводился.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   Бюджетный учет ведется согласно ФЗ -402 от 06.12.2011г.  Бюджетного Кодекса Российской Федерации, Приказа Минфина РФ от 28.12.2010г. № 191н "Об утверждении Инструкции о порядке составления и предоставления годовой, квартальной и месячной отчетности об исполнении бюджетов бюджетной системы РФ" изменениями согласно приказ 209, Инструкцией 157-н от 01.12.2010г. Приказ Минфина РФ от 01.07.2013г. № 65н "Об утверждении указаний о порядке применения бюджетной классификации Российской Федерации", Учетной политики учреждения. 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b/>
          <w:bCs/>
          <w:sz w:val="28"/>
          <w:szCs w:val="28"/>
        </w:rPr>
        <w:t xml:space="preserve">  </w:t>
      </w:r>
      <w:r w:rsidRPr="00984736">
        <w:rPr>
          <w:sz w:val="28"/>
          <w:szCs w:val="28"/>
        </w:rPr>
        <w:t xml:space="preserve"> Проведена инвентаризация  по администрации Польяновского сельсовета на конец отчетного года, распоряжение № 31 от 27.12.2017г., по МКУК "Польяновский КДЦ" приказ № 58 от 25.12.2017г. Излишек и недостачи при проведении инвентаризации выявлено не было. 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За 2017 год в администрации Польяновского сельсовета Чистоозерного района Новосибирской области  внешние контрольные мероприятия не проводились.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Для обеспечения автоматизированного рабочего места в администрация работает в информационных системах такие как: СБИС «Электронная отчетность»; Зарплата "КАСКАД", "БухСмета", АС "КРИСТА" "РМИ", и другие. На подключение к внешним информационным ресурсам израсходовано 166,6 тыс.руб.  В том числе на программное обеспечение 114,3 тыс. руб., доступ к телефонной сети связи общего пользования 21,9 тыс. руб. на тех. обслуживание программного обеспечения (заправка картриджей, замена чипов, ремонт принтеров, компьютеров и др.) 12,5 тыс. руб. Данные приведены в форме 0503177..  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Судебных решений по денежным обязательствам бюджете не было. Форма 0503296 не содержит данных.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В Форме 0503190 Сведения о вложенияx в объекты недвижимого имущества, объектаx незавершенного строительства, данные отсутствуют.</w:t>
      </w:r>
    </w:p>
    <w:p w:rsidR="00B90630" w:rsidRPr="00984736" w:rsidRDefault="00B90630" w:rsidP="00DF2A52">
      <w:pPr>
        <w:jc w:val="both"/>
        <w:rPr>
          <w:sz w:val="28"/>
          <w:szCs w:val="28"/>
        </w:rPr>
      </w:pPr>
      <w:r w:rsidRPr="00984736">
        <w:rPr>
          <w:sz w:val="28"/>
          <w:szCs w:val="28"/>
        </w:rPr>
        <w:t xml:space="preserve">     Таблицы № 4, № 5 и № 7 не содержат данных.  </w:t>
      </w:r>
    </w:p>
    <w:p w:rsidR="00B90630" w:rsidRPr="00984736" w:rsidRDefault="00B90630" w:rsidP="00EE02B8">
      <w:pPr>
        <w:jc w:val="center"/>
        <w:rPr>
          <w:b/>
          <w:bCs/>
          <w:sz w:val="28"/>
          <w:szCs w:val="28"/>
        </w:rPr>
      </w:pPr>
    </w:p>
    <w:p w:rsidR="00B90630" w:rsidRPr="00984736" w:rsidRDefault="00B90630" w:rsidP="007B5883">
      <w:pPr>
        <w:jc w:val="both"/>
        <w:rPr>
          <w:sz w:val="28"/>
          <w:szCs w:val="28"/>
        </w:rPr>
      </w:pPr>
    </w:p>
    <w:sectPr w:rsidR="00B90630" w:rsidRPr="00984736" w:rsidSect="00D85321">
      <w:pgSz w:w="11906" w:h="16838"/>
      <w:pgMar w:top="113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41460"/>
    <w:multiLevelType w:val="hybridMultilevel"/>
    <w:tmpl w:val="AA7E1422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1">
    <w:nsid w:val="4DB0124D"/>
    <w:multiLevelType w:val="hybridMultilevel"/>
    <w:tmpl w:val="A4746ED4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>
    <w:nsid w:val="58BD1282"/>
    <w:multiLevelType w:val="hybridMultilevel"/>
    <w:tmpl w:val="F164477A"/>
    <w:lvl w:ilvl="0" w:tplc="163C488E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abstractNum w:abstractNumId="3">
    <w:nsid w:val="6F9D373C"/>
    <w:multiLevelType w:val="hybridMultilevel"/>
    <w:tmpl w:val="565EC9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1E1282"/>
    <w:multiLevelType w:val="hybridMultilevel"/>
    <w:tmpl w:val="7AE4086C"/>
    <w:lvl w:ilvl="0" w:tplc="1638E9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00F0"/>
    <w:rsid w:val="0000065F"/>
    <w:rsid w:val="000007CF"/>
    <w:rsid w:val="00000976"/>
    <w:rsid w:val="00000A47"/>
    <w:rsid w:val="000017A3"/>
    <w:rsid w:val="000018ED"/>
    <w:rsid w:val="000020CA"/>
    <w:rsid w:val="00002E0D"/>
    <w:rsid w:val="00003715"/>
    <w:rsid w:val="00003C96"/>
    <w:rsid w:val="0000439C"/>
    <w:rsid w:val="00005564"/>
    <w:rsid w:val="00005B5E"/>
    <w:rsid w:val="00005E88"/>
    <w:rsid w:val="00006708"/>
    <w:rsid w:val="000067F3"/>
    <w:rsid w:val="00007866"/>
    <w:rsid w:val="00010DC6"/>
    <w:rsid w:val="000112EE"/>
    <w:rsid w:val="00012A4A"/>
    <w:rsid w:val="00012E05"/>
    <w:rsid w:val="0001319F"/>
    <w:rsid w:val="00013E8B"/>
    <w:rsid w:val="0001420E"/>
    <w:rsid w:val="000142FF"/>
    <w:rsid w:val="00014B19"/>
    <w:rsid w:val="0001516B"/>
    <w:rsid w:val="000166D9"/>
    <w:rsid w:val="000167ED"/>
    <w:rsid w:val="000175A7"/>
    <w:rsid w:val="00017A62"/>
    <w:rsid w:val="00020211"/>
    <w:rsid w:val="00020B14"/>
    <w:rsid w:val="00021064"/>
    <w:rsid w:val="000213A1"/>
    <w:rsid w:val="000213C7"/>
    <w:rsid w:val="000214EE"/>
    <w:rsid w:val="000227AB"/>
    <w:rsid w:val="00022F27"/>
    <w:rsid w:val="000237CE"/>
    <w:rsid w:val="00023F15"/>
    <w:rsid w:val="00024712"/>
    <w:rsid w:val="00024CE0"/>
    <w:rsid w:val="00025243"/>
    <w:rsid w:val="00025AFD"/>
    <w:rsid w:val="00025D73"/>
    <w:rsid w:val="00025ED1"/>
    <w:rsid w:val="00027214"/>
    <w:rsid w:val="000276CD"/>
    <w:rsid w:val="000278C6"/>
    <w:rsid w:val="000279CB"/>
    <w:rsid w:val="00027A2A"/>
    <w:rsid w:val="00030DCF"/>
    <w:rsid w:val="00030FA6"/>
    <w:rsid w:val="00031C75"/>
    <w:rsid w:val="0003215B"/>
    <w:rsid w:val="000321FD"/>
    <w:rsid w:val="00032BAD"/>
    <w:rsid w:val="00032BCF"/>
    <w:rsid w:val="00032CAB"/>
    <w:rsid w:val="0003427E"/>
    <w:rsid w:val="00034375"/>
    <w:rsid w:val="00034520"/>
    <w:rsid w:val="000352A2"/>
    <w:rsid w:val="0003533B"/>
    <w:rsid w:val="00035E15"/>
    <w:rsid w:val="000365BB"/>
    <w:rsid w:val="000367BF"/>
    <w:rsid w:val="00037E88"/>
    <w:rsid w:val="000408C4"/>
    <w:rsid w:val="00040ED3"/>
    <w:rsid w:val="000413FD"/>
    <w:rsid w:val="00041C7E"/>
    <w:rsid w:val="00041CAA"/>
    <w:rsid w:val="00041D56"/>
    <w:rsid w:val="00041EF0"/>
    <w:rsid w:val="000421CD"/>
    <w:rsid w:val="00042CFD"/>
    <w:rsid w:val="00042D2C"/>
    <w:rsid w:val="00042E74"/>
    <w:rsid w:val="00042F3C"/>
    <w:rsid w:val="0004351F"/>
    <w:rsid w:val="00043EF7"/>
    <w:rsid w:val="000448F2"/>
    <w:rsid w:val="00045186"/>
    <w:rsid w:val="000452C5"/>
    <w:rsid w:val="00045887"/>
    <w:rsid w:val="00045A50"/>
    <w:rsid w:val="00045EB9"/>
    <w:rsid w:val="00046416"/>
    <w:rsid w:val="000466A3"/>
    <w:rsid w:val="00046E20"/>
    <w:rsid w:val="00047734"/>
    <w:rsid w:val="00047B7A"/>
    <w:rsid w:val="000505A3"/>
    <w:rsid w:val="00050C1D"/>
    <w:rsid w:val="00050E50"/>
    <w:rsid w:val="00050FD1"/>
    <w:rsid w:val="00051239"/>
    <w:rsid w:val="00051656"/>
    <w:rsid w:val="00051DAB"/>
    <w:rsid w:val="00051F5E"/>
    <w:rsid w:val="000527F7"/>
    <w:rsid w:val="00052A06"/>
    <w:rsid w:val="00052F10"/>
    <w:rsid w:val="00052F9B"/>
    <w:rsid w:val="000531C3"/>
    <w:rsid w:val="000532F6"/>
    <w:rsid w:val="00053D38"/>
    <w:rsid w:val="00054245"/>
    <w:rsid w:val="00054378"/>
    <w:rsid w:val="000545ED"/>
    <w:rsid w:val="00054A5F"/>
    <w:rsid w:val="00054CC4"/>
    <w:rsid w:val="00056015"/>
    <w:rsid w:val="00056603"/>
    <w:rsid w:val="000567CA"/>
    <w:rsid w:val="0005684B"/>
    <w:rsid w:val="00056861"/>
    <w:rsid w:val="0005756D"/>
    <w:rsid w:val="000575CD"/>
    <w:rsid w:val="000575EB"/>
    <w:rsid w:val="00057A83"/>
    <w:rsid w:val="0006098A"/>
    <w:rsid w:val="00061579"/>
    <w:rsid w:val="000618C5"/>
    <w:rsid w:val="0006285C"/>
    <w:rsid w:val="00062ADF"/>
    <w:rsid w:val="0006322C"/>
    <w:rsid w:val="00063239"/>
    <w:rsid w:val="0006385C"/>
    <w:rsid w:val="00063C2A"/>
    <w:rsid w:val="00063E81"/>
    <w:rsid w:val="0006451A"/>
    <w:rsid w:val="000648AE"/>
    <w:rsid w:val="00064B4D"/>
    <w:rsid w:val="00065054"/>
    <w:rsid w:val="00065C98"/>
    <w:rsid w:val="0006609D"/>
    <w:rsid w:val="000662A4"/>
    <w:rsid w:val="000672A7"/>
    <w:rsid w:val="000677F1"/>
    <w:rsid w:val="00070091"/>
    <w:rsid w:val="00072334"/>
    <w:rsid w:val="000726B5"/>
    <w:rsid w:val="00072868"/>
    <w:rsid w:val="00072C35"/>
    <w:rsid w:val="00073742"/>
    <w:rsid w:val="00074EC9"/>
    <w:rsid w:val="0007507E"/>
    <w:rsid w:val="0007509A"/>
    <w:rsid w:val="00076557"/>
    <w:rsid w:val="00076688"/>
    <w:rsid w:val="00076D4E"/>
    <w:rsid w:val="00077B4B"/>
    <w:rsid w:val="000803F3"/>
    <w:rsid w:val="00080B77"/>
    <w:rsid w:val="00080BFD"/>
    <w:rsid w:val="00080D31"/>
    <w:rsid w:val="0008122B"/>
    <w:rsid w:val="00081923"/>
    <w:rsid w:val="000819FA"/>
    <w:rsid w:val="00081C90"/>
    <w:rsid w:val="000833B3"/>
    <w:rsid w:val="00083426"/>
    <w:rsid w:val="00083A16"/>
    <w:rsid w:val="0008481D"/>
    <w:rsid w:val="00084A40"/>
    <w:rsid w:val="00084B2A"/>
    <w:rsid w:val="00084B3C"/>
    <w:rsid w:val="00084EFE"/>
    <w:rsid w:val="00085565"/>
    <w:rsid w:val="00085C2C"/>
    <w:rsid w:val="00085E40"/>
    <w:rsid w:val="00085F32"/>
    <w:rsid w:val="000862B9"/>
    <w:rsid w:val="00086540"/>
    <w:rsid w:val="0008672A"/>
    <w:rsid w:val="00086853"/>
    <w:rsid w:val="000874B2"/>
    <w:rsid w:val="00087DFB"/>
    <w:rsid w:val="00090069"/>
    <w:rsid w:val="00090735"/>
    <w:rsid w:val="00091264"/>
    <w:rsid w:val="00091294"/>
    <w:rsid w:val="000917FE"/>
    <w:rsid w:val="00091E6B"/>
    <w:rsid w:val="00091EA5"/>
    <w:rsid w:val="00092BAE"/>
    <w:rsid w:val="000930D0"/>
    <w:rsid w:val="00093166"/>
    <w:rsid w:val="0009372D"/>
    <w:rsid w:val="0009410E"/>
    <w:rsid w:val="000945CC"/>
    <w:rsid w:val="00094A28"/>
    <w:rsid w:val="00096A60"/>
    <w:rsid w:val="00096CEA"/>
    <w:rsid w:val="00096D8A"/>
    <w:rsid w:val="00097228"/>
    <w:rsid w:val="000A1445"/>
    <w:rsid w:val="000A17F0"/>
    <w:rsid w:val="000A193C"/>
    <w:rsid w:val="000A27B8"/>
    <w:rsid w:val="000A2890"/>
    <w:rsid w:val="000A2E41"/>
    <w:rsid w:val="000A2F9C"/>
    <w:rsid w:val="000A315E"/>
    <w:rsid w:val="000A31C8"/>
    <w:rsid w:val="000A3D71"/>
    <w:rsid w:val="000A419E"/>
    <w:rsid w:val="000A4ADF"/>
    <w:rsid w:val="000A4F75"/>
    <w:rsid w:val="000A5328"/>
    <w:rsid w:val="000A5C05"/>
    <w:rsid w:val="000A5EED"/>
    <w:rsid w:val="000A60B6"/>
    <w:rsid w:val="000A64B6"/>
    <w:rsid w:val="000A7065"/>
    <w:rsid w:val="000A7BE2"/>
    <w:rsid w:val="000A7DF0"/>
    <w:rsid w:val="000B0105"/>
    <w:rsid w:val="000B03A5"/>
    <w:rsid w:val="000B05D3"/>
    <w:rsid w:val="000B0869"/>
    <w:rsid w:val="000B138B"/>
    <w:rsid w:val="000B13A8"/>
    <w:rsid w:val="000B149C"/>
    <w:rsid w:val="000B30B8"/>
    <w:rsid w:val="000B39DA"/>
    <w:rsid w:val="000B4343"/>
    <w:rsid w:val="000B455A"/>
    <w:rsid w:val="000B5740"/>
    <w:rsid w:val="000B5E30"/>
    <w:rsid w:val="000B5EEB"/>
    <w:rsid w:val="000B5F44"/>
    <w:rsid w:val="000B6011"/>
    <w:rsid w:val="000B66B0"/>
    <w:rsid w:val="000B6D5C"/>
    <w:rsid w:val="000B6E8A"/>
    <w:rsid w:val="000B72C6"/>
    <w:rsid w:val="000B72CC"/>
    <w:rsid w:val="000B76F9"/>
    <w:rsid w:val="000B7A72"/>
    <w:rsid w:val="000B7AB5"/>
    <w:rsid w:val="000B7C65"/>
    <w:rsid w:val="000C013D"/>
    <w:rsid w:val="000C01FC"/>
    <w:rsid w:val="000C11CF"/>
    <w:rsid w:val="000C12FD"/>
    <w:rsid w:val="000C1672"/>
    <w:rsid w:val="000C16CF"/>
    <w:rsid w:val="000C1CFB"/>
    <w:rsid w:val="000C1DBC"/>
    <w:rsid w:val="000C2296"/>
    <w:rsid w:val="000C2C25"/>
    <w:rsid w:val="000C3344"/>
    <w:rsid w:val="000C4040"/>
    <w:rsid w:val="000C4194"/>
    <w:rsid w:val="000C4645"/>
    <w:rsid w:val="000C5F89"/>
    <w:rsid w:val="000C674D"/>
    <w:rsid w:val="000C7B8A"/>
    <w:rsid w:val="000D03A8"/>
    <w:rsid w:val="000D0D16"/>
    <w:rsid w:val="000D1F65"/>
    <w:rsid w:val="000D20C0"/>
    <w:rsid w:val="000D236F"/>
    <w:rsid w:val="000D320D"/>
    <w:rsid w:val="000D3378"/>
    <w:rsid w:val="000D35B4"/>
    <w:rsid w:val="000D3963"/>
    <w:rsid w:val="000D3AD2"/>
    <w:rsid w:val="000D47D7"/>
    <w:rsid w:val="000D5398"/>
    <w:rsid w:val="000D54F0"/>
    <w:rsid w:val="000D5FBF"/>
    <w:rsid w:val="000D62B6"/>
    <w:rsid w:val="000D62D4"/>
    <w:rsid w:val="000D65F2"/>
    <w:rsid w:val="000D6C02"/>
    <w:rsid w:val="000D6FC4"/>
    <w:rsid w:val="000D7B7D"/>
    <w:rsid w:val="000D7BAC"/>
    <w:rsid w:val="000E0126"/>
    <w:rsid w:val="000E17B3"/>
    <w:rsid w:val="000E17B8"/>
    <w:rsid w:val="000E2046"/>
    <w:rsid w:val="000E2324"/>
    <w:rsid w:val="000E2818"/>
    <w:rsid w:val="000E315A"/>
    <w:rsid w:val="000E31CD"/>
    <w:rsid w:val="000E44F8"/>
    <w:rsid w:val="000E4B2F"/>
    <w:rsid w:val="000E55B6"/>
    <w:rsid w:val="000E5645"/>
    <w:rsid w:val="000E5F8F"/>
    <w:rsid w:val="000E6140"/>
    <w:rsid w:val="000E6706"/>
    <w:rsid w:val="000E68E6"/>
    <w:rsid w:val="000F009E"/>
    <w:rsid w:val="000F0C4E"/>
    <w:rsid w:val="000F171B"/>
    <w:rsid w:val="000F3131"/>
    <w:rsid w:val="000F3FF9"/>
    <w:rsid w:val="000F42B1"/>
    <w:rsid w:val="000F4CB5"/>
    <w:rsid w:val="000F5113"/>
    <w:rsid w:val="000F59F4"/>
    <w:rsid w:val="000F5CAD"/>
    <w:rsid w:val="000F6B4A"/>
    <w:rsid w:val="000F70B0"/>
    <w:rsid w:val="000F725D"/>
    <w:rsid w:val="000F7559"/>
    <w:rsid w:val="000F7D3B"/>
    <w:rsid w:val="0010017F"/>
    <w:rsid w:val="00101003"/>
    <w:rsid w:val="0010146D"/>
    <w:rsid w:val="00101AEC"/>
    <w:rsid w:val="00101C3F"/>
    <w:rsid w:val="001021CA"/>
    <w:rsid w:val="0010285B"/>
    <w:rsid w:val="001031D2"/>
    <w:rsid w:val="001035F4"/>
    <w:rsid w:val="00103662"/>
    <w:rsid w:val="001036E4"/>
    <w:rsid w:val="00103A32"/>
    <w:rsid w:val="00104644"/>
    <w:rsid w:val="00104CD7"/>
    <w:rsid w:val="00105167"/>
    <w:rsid w:val="001051F6"/>
    <w:rsid w:val="001057B4"/>
    <w:rsid w:val="00105A3C"/>
    <w:rsid w:val="0010797D"/>
    <w:rsid w:val="00107980"/>
    <w:rsid w:val="00107B83"/>
    <w:rsid w:val="001101F5"/>
    <w:rsid w:val="00110B6C"/>
    <w:rsid w:val="001110B3"/>
    <w:rsid w:val="0011123A"/>
    <w:rsid w:val="00111351"/>
    <w:rsid w:val="001127DA"/>
    <w:rsid w:val="0011337D"/>
    <w:rsid w:val="00113A7D"/>
    <w:rsid w:val="00113A8D"/>
    <w:rsid w:val="00113D52"/>
    <w:rsid w:val="00113E01"/>
    <w:rsid w:val="0011428C"/>
    <w:rsid w:val="00115052"/>
    <w:rsid w:val="001158B1"/>
    <w:rsid w:val="00115B06"/>
    <w:rsid w:val="00115E7F"/>
    <w:rsid w:val="001163F4"/>
    <w:rsid w:val="00116A27"/>
    <w:rsid w:val="001174B6"/>
    <w:rsid w:val="00120221"/>
    <w:rsid w:val="00120B8B"/>
    <w:rsid w:val="0012108A"/>
    <w:rsid w:val="00121315"/>
    <w:rsid w:val="001219E6"/>
    <w:rsid w:val="00121A85"/>
    <w:rsid w:val="0012273B"/>
    <w:rsid w:val="00122791"/>
    <w:rsid w:val="00123E33"/>
    <w:rsid w:val="00125392"/>
    <w:rsid w:val="00125831"/>
    <w:rsid w:val="00125B17"/>
    <w:rsid w:val="001264C9"/>
    <w:rsid w:val="001269EE"/>
    <w:rsid w:val="00127110"/>
    <w:rsid w:val="00127186"/>
    <w:rsid w:val="00127CC8"/>
    <w:rsid w:val="00130F19"/>
    <w:rsid w:val="00130FDD"/>
    <w:rsid w:val="0013192D"/>
    <w:rsid w:val="001320ED"/>
    <w:rsid w:val="001326D2"/>
    <w:rsid w:val="001326F1"/>
    <w:rsid w:val="00132FBD"/>
    <w:rsid w:val="00133BBE"/>
    <w:rsid w:val="00133BC9"/>
    <w:rsid w:val="00133E0C"/>
    <w:rsid w:val="00134624"/>
    <w:rsid w:val="00134C88"/>
    <w:rsid w:val="00134D40"/>
    <w:rsid w:val="00136825"/>
    <w:rsid w:val="001374F9"/>
    <w:rsid w:val="0013787C"/>
    <w:rsid w:val="001378BC"/>
    <w:rsid w:val="00137BF0"/>
    <w:rsid w:val="00137E02"/>
    <w:rsid w:val="00140A51"/>
    <w:rsid w:val="001410EE"/>
    <w:rsid w:val="0014128A"/>
    <w:rsid w:val="00141916"/>
    <w:rsid w:val="00141F45"/>
    <w:rsid w:val="0014210F"/>
    <w:rsid w:val="00142C28"/>
    <w:rsid w:val="0014361E"/>
    <w:rsid w:val="00144A9E"/>
    <w:rsid w:val="00145734"/>
    <w:rsid w:val="001462D3"/>
    <w:rsid w:val="001464B6"/>
    <w:rsid w:val="00146CED"/>
    <w:rsid w:val="00147C19"/>
    <w:rsid w:val="00147E46"/>
    <w:rsid w:val="00150CC1"/>
    <w:rsid w:val="00151810"/>
    <w:rsid w:val="00151F16"/>
    <w:rsid w:val="00152B91"/>
    <w:rsid w:val="00153156"/>
    <w:rsid w:val="00153E0B"/>
    <w:rsid w:val="0015414F"/>
    <w:rsid w:val="00154C06"/>
    <w:rsid w:val="00155EBA"/>
    <w:rsid w:val="0015646B"/>
    <w:rsid w:val="00156BA9"/>
    <w:rsid w:val="0015706B"/>
    <w:rsid w:val="001601D4"/>
    <w:rsid w:val="00160AD1"/>
    <w:rsid w:val="00160B23"/>
    <w:rsid w:val="00160CAD"/>
    <w:rsid w:val="00160F93"/>
    <w:rsid w:val="001610AA"/>
    <w:rsid w:val="0016124A"/>
    <w:rsid w:val="00161374"/>
    <w:rsid w:val="00161B80"/>
    <w:rsid w:val="00161BE1"/>
    <w:rsid w:val="00161E76"/>
    <w:rsid w:val="00162662"/>
    <w:rsid w:val="0016287E"/>
    <w:rsid w:val="00162B1B"/>
    <w:rsid w:val="001632D4"/>
    <w:rsid w:val="001635C2"/>
    <w:rsid w:val="00163888"/>
    <w:rsid w:val="00163A62"/>
    <w:rsid w:val="00164C12"/>
    <w:rsid w:val="0016599A"/>
    <w:rsid w:val="00165AFC"/>
    <w:rsid w:val="00165B3C"/>
    <w:rsid w:val="00166250"/>
    <w:rsid w:val="001664B1"/>
    <w:rsid w:val="001667D5"/>
    <w:rsid w:val="00167265"/>
    <w:rsid w:val="001679C1"/>
    <w:rsid w:val="00167A53"/>
    <w:rsid w:val="00167E1C"/>
    <w:rsid w:val="0017078C"/>
    <w:rsid w:val="001709C3"/>
    <w:rsid w:val="001710CA"/>
    <w:rsid w:val="00171C66"/>
    <w:rsid w:val="00171EC9"/>
    <w:rsid w:val="001724C0"/>
    <w:rsid w:val="00172691"/>
    <w:rsid w:val="00172C1F"/>
    <w:rsid w:val="00172F78"/>
    <w:rsid w:val="00173E74"/>
    <w:rsid w:val="001742DE"/>
    <w:rsid w:val="00174427"/>
    <w:rsid w:val="00174C69"/>
    <w:rsid w:val="00174CE5"/>
    <w:rsid w:val="00174FC8"/>
    <w:rsid w:val="0017558D"/>
    <w:rsid w:val="001759FE"/>
    <w:rsid w:val="00176240"/>
    <w:rsid w:val="00176585"/>
    <w:rsid w:val="00176ACB"/>
    <w:rsid w:val="00176EF0"/>
    <w:rsid w:val="0017762E"/>
    <w:rsid w:val="00177E62"/>
    <w:rsid w:val="00177FEC"/>
    <w:rsid w:val="001804FE"/>
    <w:rsid w:val="00180845"/>
    <w:rsid w:val="00180FE7"/>
    <w:rsid w:val="00181571"/>
    <w:rsid w:val="001815EA"/>
    <w:rsid w:val="00181AF8"/>
    <w:rsid w:val="00181D9D"/>
    <w:rsid w:val="001821C9"/>
    <w:rsid w:val="00182562"/>
    <w:rsid w:val="00182EF4"/>
    <w:rsid w:val="00183D1C"/>
    <w:rsid w:val="00184018"/>
    <w:rsid w:val="0018407C"/>
    <w:rsid w:val="001841F4"/>
    <w:rsid w:val="00184370"/>
    <w:rsid w:val="00184433"/>
    <w:rsid w:val="00185049"/>
    <w:rsid w:val="0018544B"/>
    <w:rsid w:val="0018580D"/>
    <w:rsid w:val="001858DB"/>
    <w:rsid w:val="001861A1"/>
    <w:rsid w:val="001868E4"/>
    <w:rsid w:val="00186DB1"/>
    <w:rsid w:val="00186FF8"/>
    <w:rsid w:val="00187118"/>
    <w:rsid w:val="00187898"/>
    <w:rsid w:val="00187AF1"/>
    <w:rsid w:val="00190E7E"/>
    <w:rsid w:val="001910EF"/>
    <w:rsid w:val="001910FF"/>
    <w:rsid w:val="00191372"/>
    <w:rsid w:val="0019173F"/>
    <w:rsid w:val="00192C4C"/>
    <w:rsid w:val="001931FC"/>
    <w:rsid w:val="00193AE9"/>
    <w:rsid w:val="00194144"/>
    <w:rsid w:val="001945CA"/>
    <w:rsid w:val="00194B20"/>
    <w:rsid w:val="00194C06"/>
    <w:rsid w:val="00194D79"/>
    <w:rsid w:val="00195238"/>
    <w:rsid w:val="001958FF"/>
    <w:rsid w:val="00195FD5"/>
    <w:rsid w:val="00196149"/>
    <w:rsid w:val="0019734B"/>
    <w:rsid w:val="001976E6"/>
    <w:rsid w:val="001A037B"/>
    <w:rsid w:val="001A0D35"/>
    <w:rsid w:val="001A11BA"/>
    <w:rsid w:val="001A1D18"/>
    <w:rsid w:val="001A1DD5"/>
    <w:rsid w:val="001A2C00"/>
    <w:rsid w:val="001A2FAE"/>
    <w:rsid w:val="001A3191"/>
    <w:rsid w:val="001A3743"/>
    <w:rsid w:val="001A3A25"/>
    <w:rsid w:val="001A5113"/>
    <w:rsid w:val="001A5123"/>
    <w:rsid w:val="001A52E2"/>
    <w:rsid w:val="001A5321"/>
    <w:rsid w:val="001A55A3"/>
    <w:rsid w:val="001A5BF3"/>
    <w:rsid w:val="001A61D2"/>
    <w:rsid w:val="001A678F"/>
    <w:rsid w:val="001A6A53"/>
    <w:rsid w:val="001A7540"/>
    <w:rsid w:val="001A78E4"/>
    <w:rsid w:val="001A7F15"/>
    <w:rsid w:val="001B05FA"/>
    <w:rsid w:val="001B176F"/>
    <w:rsid w:val="001B2284"/>
    <w:rsid w:val="001B2307"/>
    <w:rsid w:val="001B2853"/>
    <w:rsid w:val="001B36FA"/>
    <w:rsid w:val="001B37A1"/>
    <w:rsid w:val="001B4CC2"/>
    <w:rsid w:val="001B4DA6"/>
    <w:rsid w:val="001B5109"/>
    <w:rsid w:val="001B5273"/>
    <w:rsid w:val="001B5302"/>
    <w:rsid w:val="001B53F6"/>
    <w:rsid w:val="001B5A63"/>
    <w:rsid w:val="001B5F2F"/>
    <w:rsid w:val="001B6941"/>
    <w:rsid w:val="001B736B"/>
    <w:rsid w:val="001C0280"/>
    <w:rsid w:val="001C1E32"/>
    <w:rsid w:val="001C2C6E"/>
    <w:rsid w:val="001C2C96"/>
    <w:rsid w:val="001C3285"/>
    <w:rsid w:val="001C32C1"/>
    <w:rsid w:val="001C37E0"/>
    <w:rsid w:val="001C396E"/>
    <w:rsid w:val="001C4119"/>
    <w:rsid w:val="001C56D2"/>
    <w:rsid w:val="001C616C"/>
    <w:rsid w:val="001C753B"/>
    <w:rsid w:val="001C79B8"/>
    <w:rsid w:val="001D03C3"/>
    <w:rsid w:val="001D0F26"/>
    <w:rsid w:val="001D1B8D"/>
    <w:rsid w:val="001D3264"/>
    <w:rsid w:val="001D3CC3"/>
    <w:rsid w:val="001D3F6D"/>
    <w:rsid w:val="001D4140"/>
    <w:rsid w:val="001D4BB6"/>
    <w:rsid w:val="001D5973"/>
    <w:rsid w:val="001D5DFF"/>
    <w:rsid w:val="001D6105"/>
    <w:rsid w:val="001D61DE"/>
    <w:rsid w:val="001D696F"/>
    <w:rsid w:val="001E0221"/>
    <w:rsid w:val="001E03DE"/>
    <w:rsid w:val="001E0437"/>
    <w:rsid w:val="001E04BE"/>
    <w:rsid w:val="001E1055"/>
    <w:rsid w:val="001E1E57"/>
    <w:rsid w:val="001E20F0"/>
    <w:rsid w:val="001E2869"/>
    <w:rsid w:val="001E2B4D"/>
    <w:rsid w:val="001E2C65"/>
    <w:rsid w:val="001E2DBE"/>
    <w:rsid w:val="001E3452"/>
    <w:rsid w:val="001E4406"/>
    <w:rsid w:val="001E4848"/>
    <w:rsid w:val="001E5A08"/>
    <w:rsid w:val="001E5DB5"/>
    <w:rsid w:val="001E6772"/>
    <w:rsid w:val="001E701B"/>
    <w:rsid w:val="001E715A"/>
    <w:rsid w:val="001E7F43"/>
    <w:rsid w:val="001E7F80"/>
    <w:rsid w:val="001F05F0"/>
    <w:rsid w:val="001F1041"/>
    <w:rsid w:val="001F1322"/>
    <w:rsid w:val="001F22B6"/>
    <w:rsid w:val="001F2D3D"/>
    <w:rsid w:val="001F2D6E"/>
    <w:rsid w:val="001F3086"/>
    <w:rsid w:val="001F335C"/>
    <w:rsid w:val="001F381A"/>
    <w:rsid w:val="001F3830"/>
    <w:rsid w:val="001F3920"/>
    <w:rsid w:val="001F3EC6"/>
    <w:rsid w:val="001F4D16"/>
    <w:rsid w:val="001F5887"/>
    <w:rsid w:val="001F591B"/>
    <w:rsid w:val="001F5E28"/>
    <w:rsid w:val="001F6336"/>
    <w:rsid w:val="001F6B43"/>
    <w:rsid w:val="001F7982"/>
    <w:rsid w:val="001F7AF0"/>
    <w:rsid w:val="0020084F"/>
    <w:rsid w:val="002008FB"/>
    <w:rsid w:val="00200E56"/>
    <w:rsid w:val="00201A08"/>
    <w:rsid w:val="002021CF"/>
    <w:rsid w:val="00202410"/>
    <w:rsid w:val="00203785"/>
    <w:rsid w:val="002038F2"/>
    <w:rsid w:val="00204108"/>
    <w:rsid w:val="00204203"/>
    <w:rsid w:val="00204427"/>
    <w:rsid w:val="00206821"/>
    <w:rsid w:val="00206BE7"/>
    <w:rsid w:val="00207457"/>
    <w:rsid w:val="00207618"/>
    <w:rsid w:val="0020774F"/>
    <w:rsid w:val="0020775B"/>
    <w:rsid w:val="00210303"/>
    <w:rsid w:val="00210839"/>
    <w:rsid w:val="002108D5"/>
    <w:rsid w:val="00210F4A"/>
    <w:rsid w:val="00212FF7"/>
    <w:rsid w:val="00214499"/>
    <w:rsid w:val="00214739"/>
    <w:rsid w:val="00214F0F"/>
    <w:rsid w:val="002152BC"/>
    <w:rsid w:val="002157C3"/>
    <w:rsid w:val="00215C27"/>
    <w:rsid w:val="00215E29"/>
    <w:rsid w:val="00215FDB"/>
    <w:rsid w:val="002160E4"/>
    <w:rsid w:val="00216262"/>
    <w:rsid w:val="0021627E"/>
    <w:rsid w:val="0021637C"/>
    <w:rsid w:val="002163BF"/>
    <w:rsid w:val="00216F65"/>
    <w:rsid w:val="00216FCE"/>
    <w:rsid w:val="00217824"/>
    <w:rsid w:val="00217C22"/>
    <w:rsid w:val="00220CA3"/>
    <w:rsid w:val="002213D6"/>
    <w:rsid w:val="00221575"/>
    <w:rsid w:val="002215C2"/>
    <w:rsid w:val="002225E6"/>
    <w:rsid w:val="002230F3"/>
    <w:rsid w:val="00223DF2"/>
    <w:rsid w:val="00223EC3"/>
    <w:rsid w:val="00223EF6"/>
    <w:rsid w:val="00224B9B"/>
    <w:rsid w:val="00224E56"/>
    <w:rsid w:val="002255D8"/>
    <w:rsid w:val="00226B19"/>
    <w:rsid w:val="00226FAC"/>
    <w:rsid w:val="00227573"/>
    <w:rsid w:val="002303C8"/>
    <w:rsid w:val="002318D3"/>
    <w:rsid w:val="0023248C"/>
    <w:rsid w:val="002329E2"/>
    <w:rsid w:val="002330F4"/>
    <w:rsid w:val="002332BA"/>
    <w:rsid w:val="00234682"/>
    <w:rsid w:val="00234BA7"/>
    <w:rsid w:val="00234C74"/>
    <w:rsid w:val="00234C9C"/>
    <w:rsid w:val="00234FD3"/>
    <w:rsid w:val="00235ABE"/>
    <w:rsid w:val="00235CA8"/>
    <w:rsid w:val="002360A0"/>
    <w:rsid w:val="00236281"/>
    <w:rsid w:val="00236A8C"/>
    <w:rsid w:val="002372F7"/>
    <w:rsid w:val="002377AE"/>
    <w:rsid w:val="002401A2"/>
    <w:rsid w:val="0024059D"/>
    <w:rsid w:val="0024078F"/>
    <w:rsid w:val="00240905"/>
    <w:rsid w:val="002413A8"/>
    <w:rsid w:val="0024158B"/>
    <w:rsid w:val="0024267F"/>
    <w:rsid w:val="00243327"/>
    <w:rsid w:val="002438C1"/>
    <w:rsid w:val="00244083"/>
    <w:rsid w:val="00244C91"/>
    <w:rsid w:val="0024526D"/>
    <w:rsid w:val="00245616"/>
    <w:rsid w:val="00245630"/>
    <w:rsid w:val="002458EE"/>
    <w:rsid w:val="00245B98"/>
    <w:rsid w:val="00245CA7"/>
    <w:rsid w:val="002460B8"/>
    <w:rsid w:val="00247607"/>
    <w:rsid w:val="002476C2"/>
    <w:rsid w:val="0024777F"/>
    <w:rsid w:val="00247ED6"/>
    <w:rsid w:val="00250572"/>
    <w:rsid w:val="0025078A"/>
    <w:rsid w:val="002509F5"/>
    <w:rsid w:val="00250D5D"/>
    <w:rsid w:val="00250EF0"/>
    <w:rsid w:val="0025133A"/>
    <w:rsid w:val="002513D8"/>
    <w:rsid w:val="00251528"/>
    <w:rsid w:val="00251911"/>
    <w:rsid w:val="00251C8E"/>
    <w:rsid w:val="00251D30"/>
    <w:rsid w:val="00251DCC"/>
    <w:rsid w:val="00251F95"/>
    <w:rsid w:val="00252764"/>
    <w:rsid w:val="0025280C"/>
    <w:rsid w:val="00252855"/>
    <w:rsid w:val="00252A0E"/>
    <w:rsid w:val="00252E7E"/>
    <w:rsid w:val="00253077"/>
    <w:rsid w:val="0025313F"/>
    <w:rsid w:val="00254F7F"/>
    <w:rsid w:val="002551F2"/>
    <w:rsid w:val="00255B56"/>
    <w:rsid w:val="002566D0"/>
    <w:rsid w:val="00256B0A"/>
    <w:rsid w:val="00256D53"/>
    <w:rsid w:val="00256E8E"/>
    <w:rsid w:val="00257901"/>
    <w:rsid w:val="00260310"/>
    <w:rsid w:val="00260F16"/>
    <w:rsid w:val="00261107"/>
    <w:rsid w:val="0026126D"/>
    <w:rsid w:val="002613D2"/>
    <w:rsid w:val="00261990"/>
    <w:rsid w:val="002621B8"/>
    <w:rsid w:val="002621F5"/>
    <w:rsid w:val="002622B8"/>
    <w:rsid w:val="002635B7"/>
    <w:rsid w:val="00263CD2"/>
    <w:rsid w:val="00263DBC"/>
    <w:rsid w:val="0026427F"/>
    <w:rsid w:val="0026462C"/>
    <w:rsid w:val="002646D0"/>
    <w:rsid w:val="00264780"/>
    <w:rsid w:val="00264CA7"/>
    <w:rsid w:val="00264CEA"/>
    <w:rsid w:val="002650D1"/>
    <w:rsid w:val="002663A6"/>
    <w:rsid w:val="00266499"/>
    <w:rsid w:val="00266C32"/>
    <w:rsid w:val="00267318"/>
    <w:rsid w:val="0026779A"/>
    <w:rsid w:val="002705E0"/>
    <w:rsid w:val="00270DD7"/>
    <w:rsid w:val="00271603"/>
    <w:rsid w:val="00271FF4"/>
    <w:rsid w:val="00272D57"/>
    <w:rsid w:val="00273082"/>
    <w:rsid w:val="00273268"/>
    <w:rsid w:val="00273464"/>
    <w:rsid w:val="002737A0"/>
    <w:rsid w:val="00273AEC"/>
    <w:rsid w:val="00274611"/>
    <w:rsid w:val="00275276"/>
    <w:rsid w:val="00275595"/>
    <w:rsid w:val="00275A3F"/>
    <w:rsid w:val="00275F20"/>
    <w:rsid w:val="00277453"/>
    <w:rsid w:val="00281C0A"/>
    <w:rsid w:val="00281E32"/>
    <w:rsid w:val="0028256B"/>
    <w:rsid w:val="00282C06"/>
    <w:rsid w:val="00283846"/>
    <w:rsid w:val="00284D72"/>
    <w:rsid w:val="00285F8A"/>
    <w:rsid w:val="002863B4"/>
    <w:rsid w:val="00286A26"/>
    <w:rsid w:val="00287638"/>
    <w:rsid w:val="00290890"/>
    <w:rsid w:val="0029094E"/>
    <w:rsid w:val="00290E1E"/>
    <w:rsid w:val="00291489"/>
    <w:rsid w:val="00291554"/>
    <w:rsid w:val="00292A96"/>
    <w:rsid w:val="002932E3"/>
    <w:rsid w:val="00293531"/>
    <w:rsid w:val="00294C0E"/>
    <w:rsid w:val="0029539E"/>
    <w:rsid w:val="002953DA"/>
    <w:rsid w:val="00295C7D"/>
    <w:rsid w:val="00297A83"/>
    <w:rsid w:val="00297BE3"/>
    <w:rsid w:val="002A10CC"/>
    <w:rsid w:val="002A1A4C"/>
    <w:rsid w:val="002A1C46"/>
    <w:rsid w:val="002A2095"/>
    <w:rsid w:val="002A2151"/>
    <w:rsid w:val="002A220B"/>
    <w:rsid w:val="002A23DF"/>
    <w:rsid w:val="002A27FA"/>
    <w:rsid w:val="002A304A"/>
    <w:rsid w:val="002A31DC"/>
    <w:rsid w:val="002A3261"/>
    <w:rsid w:val="002A35A8"/>
    <w:rsid w:val="002A39E5"/>
    <w:rsid w:val="002A43F3"/>
    <w:rsid w:val="002A4968"/>
    <w:rsid w:val="002A4A98"/>
    <w:rsid w:val="002A5134"/>
    <w:rsid w:val="002A5309"/>
    <w:rsid w:val="002A56C9"/>
    <w:rsid w:val="002A5D32"/>
    <w:rsid w:val="002A5F72"/>
    <w:rsid w:val="002A66C6"/>
    <w:rsid w:val="002A6AF7"/>
    <w:rsid w:val="002B017A"/>
    <w:rsid w:val="002B0990"/>
    <w:rsid w:val="002B0E17"/>
    <w:rsid w:val="002B26E2"/>
    <w:rsid w:val="002B28F5"/>
    <w:rsid w:val="002B298F"/>
    <w:rsid w:val="002B3D37"/>
    <w:rsid w:val="002B42B9"/>
    <w:rsid w:val="002B42D3"/>
    <w:rsid w:val="002B450E"/>
    <w:rsid w:val="002B48AE"/>
    <w:rsid w:val="002B59A2"/>
    <w:rsid w:val="002B5C81"/>
    <w:rsid w:val="002B6386"/>
    <w:rsid w:val="002B6C02"/>
    <w:rsid w:val="002B79B2"/>
    <w:rsid w:val="002B7B4F"/>
    <w:rsid w:val="002C0B24"/>
    <w:rsid w:val="002C15FA"/>
    <w:rsid w:val="002C1619"/>
    <w:rsid w:val="002C194C"/>
    <w:rsid w:val="002C2838"/>
    <w:rsid w:val="002C2885"/>
    <w:rsid w:val="002C2E79"/>
    <w:rsid w:val="002C3110"/>
    <w:rsid w:val="002C4803"/>
    <w:rsid w:val="002C494E"/>
    <w:rsid w:val="002C4F90"/>
    <w:rsid w:val="002C5AA7"/>
    <w:rsid w:val="002C5DB2"/>
    <w:rsid w:val="002C5DCE"/>
    <w:rsid w:val="002C5ED3"/>
    <w:rsid w:val="002C6F7C"/>
    <w:rsid w:val="002C7D05"/>
    <w:rsid w:val="002C7D9A"/>
    <w:rsid w:val="002C7FAF"/>
    <w:rsid w:val="002D03D0"/>
    <w:rsid w:val="002D0870"/>
    <w:rsid w:val="002D0905"/>
    <w:rsid w:val="002D0B0D"/>
    <w:rsid w:val="002D15E5"/>
    <w:rsid w:val="002D1629"/>
    <w:rsid w:val="002D200F"/>
    <w:rsid w:val="002D20AF"/>
    <w:rsid w:val="002D22BB"/>
    <w:rsid w:val="002D2362"/>
    <w:rsid w:val="002D292B"/>
    <w:rsid w:val="002D2D50"/>
    <w:rsid w:val="002D327D"/>
    <w:rsid w:val="002D336B"/>
    <w:rsid w:val="002D4A4F"/>
    <w:rsid w:val="002D4CC4"/>
    <w:rsid w:val="002D4FCA"/>
    <w:rsid w:val="002D68BC"/>
    <w:rsid w:val="002D74D7"/>
    <w:rsid w:val="002E0375"/>
    <w:rsid w:val="002E03C5"/>
    <w:rsid w:val="002E0481"/>
    <w:rsid w:val="002E05FE"/>
    <w:rsid w:val="002E18E2"/>
    <w:rsid w:val="002E1C48"/>
    <w:rsid w:val="002E1D98"/>
    <w:rsid w:val="002E2ECE"/>
    <w:rsid w:val="002E2F29"/>
    <w:rsid w:val="002E3494"/>
    <w:rsid w:val="002E3DD9"/>
    <w:rsid w:val="002E422B"/>
    <w:rsid w:val="002E42DF"/>
    <w:rsid w:val="002E48DA"/>
    <w:rsid w:val="002E532E"/>
    <w:rsid w:val="002E611E"/>
    <w:rsid w:val="002E7CFA"/>
    <w:rsid w:val="002F006B"/>
    <w:rsid w:val="002F08CE"/>
    <w:rsid w:val="002F0FD5"/>
    <w:rsid w:val="002F1086"/>
    <w:rsid w:val="002F1A65"/>
    <w:rsid w:val="002F1ACB"/>
    <w:rsid w:val="002F1E1D"/>
    <w:rsid w:val="002F1EAF"/>
    <w:rsid w:val="002F280C"/>
    <w:rsid w:val="002F37E5"/>
    <w:rsid w:val="002F5210"/>
    <w:rsid w:val="002F5767"/>
    <w:rsid w:val="002F6660"/>
    <w:rsid w:val="002F6C63"/>
    <w:rsid w:val="002F7300"/>
    <w:rsid w:val="002F7626"/>
    <w:rsid w:val="002F78A1"/>
    <w:rsid w:val="002F7AEC"/>
    <w:rsid w:val="002F7FCA"/>
    <w:rsid w:val="003008CE"/>
    <w:rsid w:val="00300CC4"/>
    <w:rsid w:val="00300FD7"/>
    <w:rsid w:val="00301F62"/>
    <w:rsid w:val="003025A2"/>
    <w:rsid w:val="00302CE9"/>
    <w:rsid w:val="003033DC"/>
    <w:rsid w:val="00303693"/>
    <w:rsid w:val="003043A5"/>
    <w:rsid w:val="0030472E"/>
    <w:rsid w:val="00304E0A"/>
    <w:rsid w:val="00305725"/>
    <w:rsid w:val="00305A8D"/>
    <w:rsid w:val="00306015"/>
    <w:rsid w:val="00307E00"/>
    <w:rsid w:val="00307F1C"/>
    <w:rsid w:val="0031067F"/>
    <w:rsid w:val="003107CB"/>
    <w:rsid w:val="0031081E"/>
    <w:rsid w:val="00310941"/>
    <w:rsid w:val="00310DFE"/>
    <w:rsid w:val="003111F7"/>
    <w:rsid w:val="00311DFC"/>
    <w:rsid w:val="003127D9"/>
    <w:rsid w:val="003130FD"/>
    <w:rsid w:val="00313E77"/>
    <w:rsid w:val="00314815"/>
    <w:rsid w:val="00314D82"/>
    <w:rsid w:val="00315ECA"/>
    <w:rsid w:val="00317894"/>
    <w:rsid w:val="00320547"/>
    <w:rsid w:val="003209C0"/>
    <w:rsid w:val="00320C11"/>
    <w:rsid w:val="00320CA8"/>
    <w:rsid w:val="003210D2"/>
    <w:rsid w:val="003212CE"/>
    <w:rsid w:val="003215AF"/>
    <w:rsid w:val="003216AF"/>
    <w:rsid w:val="003219EA"/>
    <w:rsid w:val="00323009"/>
    <w:rsid w:val="003233D1"/>
    <w:rsid w:val="00323412"/>
    <w:rsid w:val="00324D23"/>
    <w:rsid w:val="003253DE"/>
    <w:rsid w:val="0032669B"/>
    <w:rsid w:val="003266DA"/>
    <w:rsid w:val="00326AC3"/>
    <w:rsid w:val="00327703"/>
    <w:rsid w:val="00327B44"/>
    <w:rsid w:val="00327D0A"/>
    <w:rsid w:val="00327F74"/>
    <w:rsid w:val="00330960"/>
    <w:rsid w:val="00332380"/>
    <w:rsid w:val="003323C6"/>
    <w:rsid w:val="00332F69"/>
    <w:rsid w:val="00333BA0"/>
    <w:rsid w:val="00334FA3"/>
    <w:rsid w:val="00336BC3"/>
    <w:rsid w:val="003374C8"/>
    <w:rsid w:val="00337596"/>
    <w:rsid w:val="0034061A"/>
    <w:rsid w:val="00340758"/>
    <w:rsid w:val="00340A0C"/>
    <w:rsid w:val="00342438"/>
    <w:rsid w:val="0034244D"/>
    <w:rsid w:val="00342A81"/>
    <w:rsid w:val="00343F52"/>
    <w:rsid w:val="003445B2"/>
    <w:rsid w:val="003447E9"/>
    <w:rsid w:val="00344817"/>
    <w:rsid w:val="003456CD"/>
    <w:rsid w:val="0034657F"/>
    <w:rsid w:val="00346F72"/>
    <w:rsid w:val="00347304"/>
    <w:rsid w:val="0035007F"/>
    <w:rsid w:val="0035024E"/>
    <w:rsid w:val="003505A6"/>
    <w:rsid w:val="00350948"/>
    <w:rsid w:val="00350BB0"/>
    <w:rsid w:val="00350E9F"/>
    <w:rsid w:val="00351E7F"/>
    <w:rsid w:val="00353D16"/>
    <w:rsid w:val="003545FD"/>
    <w:rsid w:val="003549DA"/>
    <w:rsid w:val="003550A4"/>
    <w:rsid w:val="00355244"/>
    <w:rsid w:val="003555FC"/>
    <w:rsid w:val="00355937"/>
    <w:rsid w:val="00355C8C"/>
    <w:rsid w:val="00355E56"/>
    <w:rsid w:val="00355F1C"/>
    <w:rsid w:val="00355F3B"/>
    <w:rsid w:val="00356ECF"/>
    <w:rsid w:val="00356F05"/>
    <w:rsid w:val="003607C4"/>
    <w:rsid w:val="00360872"/>
    <w:rsid w:val="00361204"/>
    <w:rsid w:val="0036263E"/>
    <w:rsid w:val="003633B1"/>
    <w:rsid w:val="00363638"/>
    <w:rsid w:val="00363764"/>
    <w:rsid w:val="00363A8E"/>
    <w:rsid w:val="003643AB"/>
    <w:rsid w:val="00364BBB"/>
    <w:rsid w:val="00365006"/>
    <w:rsid w:val="00365204"/>
    <w:rsid w:val="003652D4"/>
    <w:rsid w:val="0036571A"/>
    <w:rsid w:val="00365A2C"/>
    <w:rsid w:val="00365FD8"/>
    <w:rsid w:val="00366217"/>
    <w:rsid w:val="003662C2"/>
    <w:rsid w:val="00366C2A"/>
    <w:rsid w:val="00367249"/>
    <w:rsid w:val="00367EE2"/>
    <w:rsid w:val="00370437"/>
    <w:rsid w:val="00370683"/>
    <w:rsid w:val="00370DBD"/>
    <w:rsid w:val="00371DE1"/>
    <w:rsid w:val="00372285"/>
    <w:rsid w:val="00372329"/>
    <w:rsid w:val="0037454B"/>
    <w:rsid w:val="00374700"/>
    <w:rsid w:val="00374746"/>
    <w:rsid w:val="00375814"/>
    <w:rsid w:val="0037588D"/>
    <w:rsid w:val="00375E7A"/>
    <w:rsid w:val="0037641E"/>
    <w:rsid w:val="00376661"/>
    <w:rsid w:val="003772BA"/>
    <w:rsid w:val="00377781"/>
    <w:rsid w:val="00380857"/>
    <w:rsid w:val="00380D83"/>
    <w:rsid w:val="003811B3"/>
    <w:rsid w:val="00381C87"/>
    <w:rsid w:val="00381E78"/>
    <w:rsid w:val="00382D97"/>
    <w:rsid w:val="00382EA3"/>
    <w:rsid w:val="003837A7"/>
    <w:rsid w:val="00383ACC"/>
    <w:rsid w:val="0038421B"/>
    <w:rsid w:val="00384E04"/>
    <w:rsid w:val="00386027"/>
    <w:rsid w:val="00386732"/>
    <w:rsid w:val="0038673C"/>
    <w:rsid w:val="003878BE"/>
    <w:rsid w:val="00387BBF"/>
    <w:rsid w:val="00387DC3"/>
    <w:rsid w:val="00390762"/>
    <w:rsid w:val="00390C7D"/>
    <w:rsid w:val="00390D67"/>
    <w:rsid w:val="00391394"/>
    <w:rsid w:val="00391745"/>
    <w:rsid w:val="00391D63"/>
    <w:rsid w:val="003920DD"/>
    <w:rsid w:val="003922B7"/>
    <w:rsid w:val="0039240A"/>
    <w:rsid w:val="00392F5A"/>
    <w:rsid w:val="0039399A"/>
    <w:rsid w:val="00393AB6"/>
    <w:rsid w:val="00393B6E"/>
    <w:rsid w:val="00393BCC"/>
    <w:rsid w:val="00393D13"/>
    <w:rsid w:val="003944A8"/>
    <w:rsid w:val="0039451A"/>
    <w:rsid w:val="0039572E"/>
    <w:rsid w:val="00395DAE"/>
    <w:rsid w:val="00396E26"/>
    <w:rsid w:val="00396F9D"/>
    <w:rsid w:val="0039762B"/>
    <w:rsid w:val="003A001C"/>
    <w:rsid w:val="003A0041"/>
    <w:rsid w:val="003A056C"/>
    <w:rsid w:val="003A0F17"/>
    <w:rsid w:val="003A1795"/>
    <w:rsid w:val="003A1DAC"/>
    <w:rsid w:val="003A1DC2"/>
    <w:rsid w:val="003A263E"/>
    <w:rsid w:val="003A2E7A"/>
    <w:rsid w:val="003A2EB0"/>
    <w:rsid w:val="003A347D"/>
    <w:rsid w:val="003A387F"/>
    <w:rsid w:val="003A38D3"/>
    <w:rsid w:val="003A39FC"/>
    <w:rsid w:val="003A3AA4"/>
    <w:rsid w:val="003A3D6B"/>
    <w:rsid w:val="003A49AC"/>
    <w:rsid w:val="003A4E92"/>
    <w:rsid w:val="003A5541"/>
    <w:rsid w:val="003A6159"/>
    <w:rsid w:val="003A6501"/>
    <w:rsid w:val="003A6C3D"/>
    <w:rsid w:val="003A7092"/>
    <w:rsid w:val="003A760E"/>
    <w:rsid w:val="003B0EA2"/>
    <w:rsid w:val="003B1A37"/>
    <w:rsid w:val="003B2CA1"/>
    <w:rsid w:val="003B3880"/>
    <w:rsid w:val="003B3F6D"/>
    <w:rsid w:val="003B4001"/>
    <w:rsid w:val="003B4A67"/>
    <w:rsid w:val="003B6578"/>
    <w:rsid w:val="003B68B7"/>
    <w:rsid w:val="003B6B38"/>
    <w:rsid w:val="003B7675"/>
    <w:rsid w:val="003B78AE"/>
    <w:rsid w:val="003C0356"/>
    <w:rsid w:val="003C07FF"/>
    <w:rsid w:val="003C10CB"/>
    <w:rsid w:val="003C1A74"/>
    <w:rsid w:val="003C1F54"/>
    <w:rsid w:val="003C2145"/>
    <w:rsid w:val="003C26A5"/>
    <w:rsid w:val="003C2CF9"/>
    <w:rsid w:val="003C3617"/>
    <w:rsid w:val="003C3F3D"/>
    <w:rsid w:val="003C41F4"/>
    <w:rsid w:val="003C44A0"/>
    <w:rsid w:val="003C47A7"/>
    <w:rsid w:val="003C5462"/>
    <w:rsid w:val="003C7A88"/>
    <w:rsid w:val="003D249F"/>
    <w:rsid w:val="003D2BBD"/>
    <w:rsid w:val="003D3B07"/>
    <w:rsid w:val="003D3FF4"/>
    <w:rsid w:val="003D4169"/>
    <w:rsid w:val="003D48BB"/>
    <w:rsid w:val="003D4A05"/>
    <w:rsid w:val="003D4DF0"/>
    <w:rsid w:val="003D4F9C"/>
    <w:rsid w:val="003D5165"/>
    <w:rsid w:val="003D54E0"/>
    <w:rsid w:val="003D5912"/>
    <w:rsid w:val="003D5965"/>
    <w:rsid w:val="003D5C04"/>
    <w:rsid w:val="003D7ED2"/>
    <w:rsid w:val="003E0039"/>
    <w:rsid w:val="003E0273"/>
    <w:rsid w:val="003E098D"/>
    <w:rsid w:val="003E1544"/>
    <w:rsid w:val="003E1877"/>
    <w:rsid w:val="003E18E4"/>
    <w:rsid w:val="003E198E"/>
    <w:rsid w:val="003E27EF"/>
    <w:rsid w:val="003E2C60"/>
    <w:rsid w:val="003E2CEF"/>
    <w:rsid w:val="003E30B9"/>
    <w:rsid w:val="003E31E5"/>
    <w:rsid w:val="003E33DA"/>
    <w:rsid w:val="003E3B26"/>
    <w:rsid w:val="003E43B0"/>
    <w:rsid w:val="003E58A2"/>
    <w:rsid w:val="003E5B5A"/>
    <w:rsid w:val="003E60D5"/>
    <w:rsid w:val="003E6CDA"/>
    <w:rsid w:val="003E77CD"/>
    <w:rsid w:val="003E7ABB"/>
    <w:rsid w:val="003E7F2F"/>
    <w:rsid w:val="003F1E44"/>
    <w:rsid w:val="003F293B"/>
    <w:rsid w:val="003F33FA"/>
    <w:rsid w:val="003F3849"/>
    <w:rsid w:val="003F3E74"/>
    <w:rsid w:val="003F4F64"/>
    <w:rsid w:val="003F52B5"/>
    <w:rsid w:val="003F5615"/>
    <w:rsid w:val="003F59F6"/>
    <w:rsid w:val="003F5E7B"/>
    <w:rsid w:val="003F6B37"/>
    <w:rsid w:val="003F727D"/>
    <w:rsid w:val="003F7B2C"/>
    <w:rsid w:val="003F7B8D"/>
    <w:rsid w:val="004000C7"/>
    <w:rsid w:val="00400295"/>
    <w:rsid w:val="00401C82"/>
    <w:rsid w:val="00401DCF"/>
    <w:rsid w:val="004020D7"/>
    <w:rsid w:val="00402138"/>
    <w:rsid w:val="004024B1"/>
    <w:rsid w:val="004026BC"/>
    <w:rsid w:val="0040302F"/>
    <w:rsid w:val="00403C92"/>
    <w:rsid w:val="00404631"/>
    <w:rsid w:val="00404A78"/>
    <w:rsid w:val="00404D41"/>
    <w:rsid w:val="004056EB"/>
    <w:rsid w:val="00405DF4"/>
    <w:rsid w:val="004060F6"/>
    <w:rsid w:val="00406A94"/>
    <w:rsid w:val="00407274"/>
    <w:rsid w:val="004073A0"/>
    <w:rsid w:val="00407A91"/>
    <w:rsid w:val="004104FF"/>
    <w:rsid w:val="0041062C"/>
    <w:rsid w:val="0041246C"/>
    <w:rsid w:val="00412529"/>
    <w:rsid w:val="00412B76"/>
    <w:rsid w:val="0041350B"/>
    <w:rsid w:val="004136FE"/>
    <w:rsid w:val="00413D6F"/>
    <w:rsid w:val="0041426D"/>
    <w:rsid w:val="004144EE"/>
    <w:rsid w:val="00414BDE"/>
    <w:rsid w:val="00414D90"/>
    <w:rsid w:val="00414E8C"/>
    <w:rsid w:val="0041581B"/>
    <w:rsid w:val="00416543"/>
    <w:rsid w:val="004176AD"/>
    <w:rsid w:val="00417E6D"/>
    <w:rsid w:val="004219E1"/>
    <w:rsid w:val="00422151"/>
    <w:rsid w:val="00423779"/>
    <w:rsid w:val="0042436B"/>
    <w:rsid w:val="00424AA7"/>
    <w:rsid w:val="004255DE"/>
    <w:rsid w:val="00425A68"/>
    <w:rsid w:val="00425C82"/>
    <w:rsid w:val="00425F97"/>
    <w:rsid w:val="00430932"/>
    <w:rsid w:val="004317B5"/>
    <w:rsid w:val="00431BB8"/>
    <w:rsid w:val="0043246B"/>
    <w:rsid w:val="004325EA"/>
    <w:rsid w:val="00432801"/>
    <w:rsid w:val="004329B1"/>
    <w:rsid w:val="00433042"/>
    <w:rsid w:val="004334A4"/>
    <w:rsid w:val="004343D3"/>
    <w:rsid w:val="004344F0"/>
    <w:rsid w:val="00434D4D"/>
    <w:rsid w:val="00435299"/>
    <w:rsid w:val="004353A6"/>
    <w:rsid w:val="00435A6D"/>
    <w:rsid w:val="00435C6E"/>
    <w:rsid w:val="004365AE"/>
    <w:rsid w:val="00436678"/>
    <w:rsid w:val="00436E6F"/>
    <w:rsid w:val="00436F89"/>
    <w:rsid w:val="00440E6B"/>
    <w:rsid w:val="00441642"/>
    <w:rsid w:val="00441F7D"/>
    <w:rsid w:val="00442910"/>
    <w:rsid w:val="00442F90"/>
    <w:rsid w:val="004438C9"/>
    <w:rsid w:val="00443A59"/>
    <w:rsid w:val="00444569"/>
    <w:rsid w:val="004445A3"/>
    <w:rsid w:val="00444AF1"/>
    <w:rsid w:val="00444E8F"/>
    <w:rsid w:val="004450EA"/>
    <w:rsid w:val="0044723E"/>
    <w:rsid w:val="004475B4"/>
    <w:rsid w:val="00447CB0"/>
    <w:rsid w:val="00447DFD"/>
    <w:rsid w:val="00447E31"/>
    <w:rsid w:val="00447E9D"/>
    <w:rsid w:val="0045093E"/>
    <w:rsid w:val="00450B24"/>
    <w:rsid w:val="00450B96"/>
    <w:rsid w:val="004526A5"/>
    <w:rsid w:val="00452747"/>
    <w:rsid w:val="00453AAD"/>
    <w:rsid w:val="00453F95"/>
    <w:rsid w:val="004543E6"/>
    <w:rsid w:val="004549C5"/>
    <w:rsid w:val="004557D8"/>
    <w:rsid w:val="004558DA"/>
    <w:rsid w:val="00455E0A"/>
    <w:rsid w:val="0045661D"/>
    <w:rsid w:val="00456A86"/>
    <w:rsid w:val="00456BF0"/>
    <w:rsid w:val="00456E30"/>
    <w:rsid w:val="00456F51"/>
    <w:rsid w:val="00456FF2"/>
    <w:rsid w:val="00456FF8"/>
    <w:rsid w:val="00457165"/>
    <w:rsid w:val="00457265"/>
    <w:rsid w:val="0045782C"/>
    <w:rsid w:val="00457F84"/>
    <w:rsid w:val="004602E5"/>
    <w:rsid w:val="00460678"/>
    <w:rsid w:val="0046081C"/>
    <w:rsid w:val="0046082F"/>
    <w:rsid w:val="00460978"/>
    <w:rsid w:val="004614B7"/>
    <w:rsid w:val="0046160F"/>
    <w:rsid w:val="0046189E"/>
    <w:rsid w:val="004628F3"/>
    <w:rsid w:val="0046292B"/>
    <w:rsid w:val="0046326C"/>
    <w:rsid w:val="00463409"/>
    <w:rsid w:val="00463A10"/>
    <w:rsid w:val="0046451B"/>
    <w:rsid w:val="00465469"/>
    <w:rsid w:val="00465622"/>
    <w:rsid w:val="00465716"/>
    <w:rsid w:val="00465738"/>
    <w:rsid w:val="00465FBE"/>
    <w:rsid w:val="0046645E"/>
    <w:rsid w:val="0046666D"/>
    <w:rsid w:val="0046677A"/>
    <w:rsid w:val="00466A2D"/>
    <w:rsid w:val="00466C47"/>
    <w:rsid w:val="00466D8F"/>
    <w:rsid w:val="00467362"/>
    <w:rsid w:val="004675C7"/>
    <w:rsid w:val="00467B38"/>
    <w:rsid w:val="00467D0D"/>
    <w:rsid w:val="00467DB2"/>
    <w:rsid w:val="00470456"/>
    <w:rsid w:val="004712F0"/>
    <w:rsid w:val="004717AB"/>
    <w:rsid w:val="00472423"/>
    <w:rsid w:val="0047299C"/>
    <w:rsid w:val="00472CE6"/>
    <w:rsid w:val="0047349E"/>
    <w:rsid w:val="004735C1"/>
    <w:rsid w:val="00473AA5"/>
    <w:rsid w:val="00473F88"/>
    <w:rsid w:val="0047419F"/>
    <w:rsid w:val="004741F7"/>
    <w:rsid w:val="0047454A"/>
    <w:rsid w:val="00474E8A"/>
    <w:rsid w:val="004751CB"/>
    <w:rsid w:val="00475BF0"/>
    <w:rsid w:val="00475D8F"/>
    <w:rsid w:val="00477134"/>
    <w:rsid w:val="00477390"/>
    <w:rsid w:val="0047773E"/>
    <w:rsid w:val="00477A16"/>
    <w:rsid w:val="00477D32"/>
    <w:rsid w:val="00481B0B"/>
    <w:rsid w:val="004825AE"/>
    <w:rsid w:val="00482905"/>
    <w:rsid w:val="00482964"/>
    <w:rsid w:val="00483798"/>
    <w:rsid w:val="00483A08"/>
    <w:rsid w:val="00484A9D"/>
    <w:rsid w:val="00484D1E"/>
    <w:rsid w:val="00484D52"/>
    <w:rsid w:val="00485235"/>
    <w:rsid w:val="0048545C"/>
    <w:rsid w:val="00485511"/>
    <w:rsid w:val="004857CD"/>
    <w:rsid w:val="00485A95"/>
    <w:rsid w:val="0048684C"/>
    <w:rsid w:val="00486FAF"/>
    <w:rsid w:val="00487409"/>
    <w:rsid w:val="00487EED"/>
    <w:rsid w:val="0049034A"/>
    <w:rsid w:val="00491051"/>
    <w:rsid w:val="0049118C"/>
    <w:rsid w:val="004911BA"/>
    <w:rsid w:val="004917DC"/>
    <w:rsid w:val="00491CDA"/>
    <w:rsid w:val="00491CEA"/>
    <w:rsid w:val="004922BE"/>
    <w:rsid w:val="004934AE"/>
    <w:rsid w:val="004943A3"/>
    <w:rsid w:val="00494ADF"/>
    <w:rsid w:val="004953E0"/>
    <w:rsid w:val="00495527"/>
    <w:rsid w:val="00496018"/>
    <w:rsid w:val="00496409"/>
    <w:rsid w:val="0049662F"/>
    <w:rsid w:val="004A17C9"/>
    <w:rsid w:val="004A21EE"/>
    <w:rsid w:val="004A27F4"/>
    <w:rsid w:val="004A301F"/>
    <w:rsid w:val="004A3AA9"/>
    <w:rsid w:val="004A3D99"/>
    <w:rsid w:val="004A40A0"/>
    <w:rsid w:val="004A48D5"/>
    <w:rsid w:val="004A50CB"/>
    <w:rsid w:val="004A51F7"/>
    <w:rsid w:val="004A6006"/>
    <w:rsid w:val="004A627C"/>
    <w:rsid w:val="004A6361"/>
    <w:rsid w:val="004A63D2"/>
    <w:rsid w:val="004A6B27"/>
    <w:rsid w:val="004A70C8"/>
    <w:rsid w:val="004A73D9"/>
    <w:rsid w:val="004A760E"/>
    <w:rsid w:val="004A7ABA"/>
    <w:rsid w:val="004A7B6E"/>
    <w:rsid w:val="004B0E6B"/>
    <w:rsid w:val="004B1275"/>
    <w:rsid w:val="004B1B8F"/>
    <w:rsid w:val="004B1EE9"/>
    <w:rsid w:val="004B2610"/>
    <w:rsid w:val="004B2735"/>
    <w:rsid w:val="004B2C9B"/>
    <w:rsid w:val="004B2CAC"/>
    <w:rsid w:val="004B30DA"/>
    <w:rsid w:val="004B3A21"/>
    <w:rsid w:val="004B3C30"/>
    <w:rsid w:val="004B4218"/>
    <w:rsid w:val="004B5577"/>
    <w:rsid w:val="004B5F5D"/>
    <w:rsid w:val="004B691D"/>
    <w:rsid w:val="004B70BD"/>
    <w:rsid w:val="004C003C"/>
    <w:rsid w:val="004C0129"/>
    <w:rsid w:val="004C04FA"/>
    <w:rsid w:val="004C0830"/>
    <w:rsid w:val="004C08D4"/>
    <w:rsid w:val="004C1166"/>
    <w:rsid w:val="004C2C40"/>
    <w:rsid w:val="004C2EAC"/>
    <w:rsid w:val="004C3FBA"/>
    <w:rsid w:val="004C466F"/>
    <w:rsid w:val="004C4721"/>
    <w:rsid w:val="004C4FFA"/>
    <w:rsid w:val="004C5FF1"/>
    <w:rsid w:val="004C6023"/>
    <w:rsid w:val="004C612B"/>
    <w:rsid w:val="004C66B7"/>
    <w:rsid w:val="004C6F6A"/>
    <w:rsid w:val="004C74E7"/>
    <w:rsid w:val="004C7F5F"/>
    <w:rsid w:val="004D10AF"/>
    <w:rsid w:val="004D122A"/>
    <w:rsid w:val="004D1408"/>
    <w:rsid w:val="004D1B83"/>
    <w:rsid w:val="004D1C89"/>
    <w:rsid w:val="004D2BAA"/>
    <w:rsid w:val="004D2BB4"/>
    <w:rsid w:val="004D2DAE"/>
    <w:rsid w:val="004D2F7A"/>
    <w:rsid w:val="004D329D"/>
    <w:rsid w:val="004D3BA6"/>
    <w:rsid w:val="004D4752"/>
    <w:rsid w:val="004D49A8"/>
    <w:rsid w:val="004D4E5A"/>
    <w:rsid w:val="004D595C"/>
    <w:rsid w:val="004D5A59"/>
    <w:rsid w:val="004D5CAF"/>
    <w:rsid w:val="004D6999"/>
    <w:rsid w:val="004D6D00"/>
    <w:rsid w:val="004D71EA"/>
    <w:rsid w:val="004D72FC"/>
    <w:rsid w:val="004D7B89"/>
    <w:rsid w:val="004E0452"/>
    <w:rsid w:val="004E06B7"/>
    <w:rsid w:val="004E0A3D"/>
    <w:rsid w:val="004E1CCA"/>
    <w:rsid w:val="004E2121"/>
    <w:rsid w:val="004E44BA"/>
    <w:rsid w:val="004E44DF"/>
    <w:rsid w:val="004E47F8"/>
    <w:rsid w:val="004E4D02"/>
    <w:rsid w:val="004E5E54"/>
    <w:rsid w:val="004E6122"/>
    <w:rsid w:val="004E6177"/>
    <w:rsid w:val="004E624B"/>
    <w:rsid w:val="004E7665"/>
    <w:rsid w:val="004E795B"/>
    <w:rsid w:val="004E7A83"/>
    <w:rsid w:val="004F00FA"/>
    <w:rsid w:val="004F0176"/>
    <w:rsid w:val="004F01FA"/>
    <w:rsid w:val="004F0363"/>
    <w:rsid w:val="004F05A0"/>
    <w:rsid w:val="004F0A5A"/>
    <w:rsid w:val="004F0B81"/>
    <w:rsid w:val="004F0FB6"/>
    <w:rsid w:val="004F2603"/>
    <w:rsid w:val="004F2FE5"/>
    <w:rsid w:val="004F319C"/>
    <w:rsid w:val="004F382C"/>
    <w:rsid w:val="004F3F8A"/>
    <w:rsid w:val="004F4155"/>
    <w:rsid w:val="004F4490"/>
    <w:rsid w:val="004F515E"/>
    <w:rsid w:val="004F570F"/>
    <w:rsid w:val="004F65CB"/>
    <w:rsid w:val="004F67AC"/>
    <w:rsid w:val="004F70BC"/>
    <w:rsid w:val="004F7956"/>
    <w:rsid w:val="00500B4A"/>
    <w:rsid w:val="00500DC9"/>
    <w:rsid w:val="00501245"/>
    <w:rsid w:val="00501931"/>
    <w:rsid w:val="00502554"/>
    <w:rsid w:val="005039D8"/>
    <w:rsid w:val="00503DEB"/>
    <w:rsid w:val="00503E5F"/>
    <w:rsid w:val="0050421B"/>
    <w:rsid w:val="00504676"/>
    <w:rsid w:val="0050483B"/>
    <w:rsid w:val="00504A0A"/>
    <w:rsid w:val="00504AD1"/>
    <w:rsid w:val="00504CB3"/>
    <w:rsid w:val="00504E1B"/>
    <w:rsid w:val="00505670"/>
    <w:rsid w:val="00505E2D"/>
    <w:rsid w:val="005068E7"/>
    <w:rsid w:val="00506B1A"/>
    <w:rsid w:val="00506E3A"/>
    <w:rsid w:val="00507AA7"/>
    <w:rsid w:val="00510FF5"/>
    <w:rsid w:val="005110E3"/>
    <w:rsid w:val="005112A3"/>
    <w:rsid w:val="00511544"/>
    <w:rsid w:val="005117C6"/>
    <w:rsid w:val="00511FDD"/>
    <w:rsid w:val="0051279E"/>
    <w:rsid w:val="00512F5D"/>
    <w:rsid w:val="005136E4"/>
    <w:rsid w:val="005149E0"/>
    <w:rsid w:val="00515006"/>
    <w:rsid w:val="005150D4"/>
    <w:rsid w:val="00515256"/>
    <w:rsid w:val="00516D28"/>
    <w:rsid w:val="00516E34"/>
    <w:rsid w:val="00521CA1"/>
    <w:rsid w:val="00521F89"/>
    <w:rsid w:val="00522018"/>
    <w:rsid w:val="00522512"/>
    <w:rsid w:val="00522579"/>
    <w:rsid w:val="00522692"/>
    <w:rsid w:val="005232DE"/>
    <w:rsid w:val="00525139"/>
    <w:rsid w:val="005251AD"/>
    <w:rsid w:val="005255E7"/>
    <w:rsid w:val="005256EA"/>
    <w:rsid w:val="0052625B"/>
    <w:rsid w:val="00526588"/>
    <w:rsid w:val="00526881"/>
    <w:rsid w:val="005275B2"/>
    <w:rsid w:val="0052767E"/>
    <w:rsid w:val="005276CA"/>
    <w:rsid w:val="005279AB"/>
    <w:rsid w:val="00527A8B"/>
    <w:rsid w:val="00527C9B"/>
    <w:rsid w:val="00530A3A"/>
    <w:rsid w:val="00530B39"/>
    <w:rsid w:val="00530D5F"/>
    <w:rsid w:val="00531A78"/>
    <w:rsid w:val="00531FA9"/>
    <w:rsid w:val="00533F4C"/>
    <w:rsid w:val="005346D8"/>
    <w:rsid w:val="0053481D"/>
    <w:rsid w:val="005349CD"/>
    <w:rsid w:val="00534E40"/>
    <w:rsid w:val="005352D4"/>
    <w:rsid w:val="00535B21"/>
    <w:rsid w:val="00536D82"/>
    <w:rsid w:val="00536DBE"/>
    <w:rsid w:val="005370AB"/>
    <w:rsid w:val="00537F6D"/>
    <w:rsid w:val="00537FEB"/>
    <w:rsid w:val="005406E4"/>
    <w:rsid w:val="005410EE"/>
    <w:rsid w:val="00541291"/>
    <w:rsid w:val="00541321"/>
    <w:rsid w:val="00541424"/>
    <w:rsid w:val="00541899"/>
    <w:rsid w:val="005425ED"/>
    <w:rsid w:val="005449C1"/>
    <w:rsid w:val="00545309"/>
    <w:rsid w:val="005463F2"/>
    <w:rsid w:val="00547B79"/>
    <w:rsid w:val="005509E8"/>
    <w:rsid w:val="00550D01"/>
    <w:rsid w:val="00550D05"/>
    <w:rsid w:val="00551EEE"/>
    <w:rsid w:val="005527C6"/>
    <w:rsid w:val="00552DB4"/>
    <w:rsid w:val="00553023"/>
    <w:rsid w:val="005538A2"/>
    <w:rsid w:val="00553AA1"/>
    <w:rsid w:val="00554091"/>
    <w:rsid w:val="00554336"/>
    <w:rsid w:val="00554ABF"/>
    <w:rsid w:val="005554BE"/>
    <w:rsid w:val="00555504"/>
    <w:rsid w:val="0055583B"/>
    <w:rsid w:val="0055615D"/>
    <w:rsid w:val="00556502"/>
    <w:rsid w:val="00556A9F"/>
    <w:rsid w:val="00556E74"/>
    <w:rsid w:val="00556EAA"/>
    <w:rsid w:val="005574D0"/>
    <w:rsid w:val="0056053A"/>
    <w:rsid w:val="00560A17"/>
    <w:rsid w:val="00560AEB"/>
    <w:rsid w:val="0056151C"/>
    <w:rsid w:val="00562101"/>
    <w:rsid w:val="0056272C"/>
    <w:rsid w:val="0056275F"/>
    <w:rsid w:val="00564046"/>
    <w:rsid w:val="0056446F"/>
    <w:rsid w:val="005647FF"/>
    <w:rsid w:val="00564821"/>
    <w:rsid w:val="00564A7F"/>
    <w:rsid w:val="005651B1"/>
    <w:rsid w:val="0056530B"/>
    <w:rsid w:val="00565C0A"/>
    <w:rsid w:val="005663EB"/>
    <w:rsid w:val="005669AA"/>
    <w:rsid w:val="00566FF5"/>
    <w:rsid w:val="00567089"/>
    <w:rsid w:val="00567513"/>
    <w:rsid w:val="00567BCF"/>
    <w:rsid w:val="00570110"/>
    <w:rsid w:val="00570BD6"/>
    <w:rsid w:val="0057194F"/>
    <w:rsid w:val="00571FDF"/>
    <w:rsid w:val="00573132"/>
    <w:rsid w:val="00573712"/>
    <w:rsid w:val="00575153"/>
    <w:rsid w:val="00577AF1"/>
    <w:rsid w:val="005809BB"/>
    <w:rsid w:val="005809C8"/>
    <w:rsid w:val="005809FB"/>
    <w:rsid w:val="00580C9B"/>
    <w:rsid w:val="00580CD9"/>
    <w:rsid w:val="00580D9D"/>
    <w:rsid w:val="00581C4F"/>
    <w:rsid w:val="00581F05"/>
    <w:rsid w:val="0058203D"/>
    <w:rsid w:val="00582068"/>
    <w:rsid w:val="005854DE"/>
    <w:rsid w:val="0058567F"/>
    <w:rsid w:val="00585DAA"/>
    <w:rsid w:val="00587026"/>
    <w:rsid w:val="00591110"/>
    <w:rsid w:val="00591308"/>
    <w:rsid w:val="005919CE"/>
    <w:rsid w:val="00591EB3"/>
    <w:rsid w:val="00592660"/>
    <w:rsid w:val="0059293D"/>
    <w:rsid w:val="00592DF6"/>
    <w:rsid w:val="00592FA4"/>
    <w:rsid w:val="005937A9"/>
    <w:rsid w:val="00593D49"/>
    <w:rsid w:val="00594A0A"/>
    <w:rsid w:val="00594E28"/>
    <w:rsid w:val="00595B6E"/>
    <w:rsid w:val="0059669A"/>
    <w:rsid w:val="00596AEF"/>
    <w:rsid w:val="00596C32"/>
    <w:rsid w:val="00596D13"/>
    <w:rsid w:val="00596F26"/>
    <w:rsid w:val="00596F72"/>
    <w:rsid w:val="0059702D"/>
    <w:rsid w:val="00597567"/>
    <w:rsid w:val="005975B9"/>
    <w:rsid w:val="005A00E6"/>
    <w:rsid w:val="005A00F9"/>
    <w:rsid w:val="005A037A"/>
    <w:rsid w:val="005A05F4"/>
    <w:rsid w:val="005A082D"/>
    <w:rsid w:val="005A0A40"/>
    <w:rsid w:val="005A16A0"/>
    <w:rsid w:val="005A1931"/>
    <w:rsid w:val="005A1953"/>
    <w:rsid w:val="005A1A55"/>
    <w:rsid w:val="005A238A"/>
    <w:rsid w:val="005A3C3F"/>
    <w:rsid w:val="005A3FC6"/>
    <w:rsid w:val="005A4263"/>
    <w:rsid w:val="005A5498"/>
    <w:rsid w:val="005A54D4"/>
    <w:rsid w:val="005A58FA"/>
    <w:rsid w:val="005A60B7"/>
    <w:rsid w:val="005A70BA"/>
    <w:rsid w:val="005A72A4"/>
    <w:rsid w:val="005A7668"/>
    <w:rsid w:val="005A796B"/>
    <w:rsid w:val="005B0DC3"/>
    <w:rsid w:val="005B1C23"/>
    <w:rsid w:val="005B2342"/>
    <w:rsid w:val="005B2815"/>
    <w:rsid w:val="005B2B6B"/>
    <w:rsid w:val="005B2F27"/>
    <w:rsid w:val="005B3FE1"/>
    <w:rsid w:val="005B462B"/>
    <w:rsid w:val="005B47E5"/>
    <w:rsid w:val="005B4A09"/>
    <w:rsid w:val="005B50AA"/>
    <w:rsid w:val="005B5224"/>
    <w:rsid w:val="005B5AC0"/>
    <w:rsid w:val="005B62D1"/>
    <w:rsid w:val="005B6A7A"/>
    <w:rsid w:val="005B7123"/>
    <w:rsid w:val="005B7D6E"/>
    <w:rsid w:val="005C0980"/>
    <w:rsid w:val="005C0AB4"/>
    <w:rsid w:val="005C1C99"/>
    <w:rsid w:val="005C257C"/>
    <w:rsid w:val="005C3776"/>
    <w:rsid w:val="005C382F"/>
    <w:rsid w:val="005C44E2"/>
    <w:rsid w:val="005C4A55"/>
    <w:rsid w:val="005C4B4F"/>
    <w:rsid w:val="005C4C21"/>
    <w:rsid w:val="005C52C5"/>
    <w:rsid w:val="005C5442"/>
    <w:rsid w:val="005C5C11"/>
    <w:rsid w:val="005C5D30"/>
    <w:rsid w:val="005C61BE"/>
    <w:rsid w:val="005C630B"/>
    <w:rsid w:val="005C67CF"/>
    <w:rsid w:val="005C7A43"/>
    <w:rsid w:val="005C7B50"/>
    <w:rsid w:val="005C7C1B"/>
    <w:rsid w:val="005C7C66"/>
    <w:rsid w:val="005D013E"/>
    <w:rsid w:val="005D185F"/>
    <w:rsid w:val="005D1DDE"/>
    <w:rsid w:val="005D259E"/>
    <w:rsid w:val="005D25AB"/>
    <w:rsid w:val="005D2AD8"/>
    <w:rsid w:val="005D2BF8"/>
    <w:rsid w:val="005D39E0"/>
    <w:rsid w:val="005D458C"/>
    <w:rsid w:val="005D4FD9"/>
    <w:rsid w:val="005D5FBF"/>
    <w:rsid w:val="005D7233"/>
    <w:rsid w:val="005D735E"/>
    <w:rsid w:val="005D73D6"/>
    <w:rsid w:val="005D7540"/>
    <w:rsid w:val="005D7AA4"/>
    <w:rsid w:val="005D7E56"/>
    <w:rsid w:val="005E0829"/>
    <w:rsid w:val="005E0FED"/>
    <w:rsid w:val="005E1BFE"/>
    <w:rsid w:val="005E227B"/>
    <w:rsid w:val="005E2297"/>
    <w:rsid w:val="005E2778"/>
    <w:rsid w:val="005E2AF9"/>
    <w:rsid w:val="005E2C07"/>
    <w:rsid w:val="005E38BD"/>
    <w:rsid w:val="005E3D9E"/>
    <w:rsid w:val="005E40B0"/>
    <w:rsid w:val="005E40B1"/>
    <w:rsid w:val="005E4BE0"/>
    <w:rsid w:val="005E56AD"/>
    <w:rsid w:val="005E6181"/>
    <w:rsid w:val="005E66BD"/>
    <w:rsid w:val="005E70D3"/>
    <w:rsid w:val="005E78F6"/>
    <w:rsid w:val="005E7ACD"/>
    <w:rsid w:val="005E7CA3"/>
    <w:rsid w:val="005F0A6C"/>
    <w:rsid w:val="005F0D75"/>
    <w:rsid w:val="005F22B5"/>
    <w:rsid w:val="005F236C"/>
    <w:rsid w:val="005F2FD7"/>
    <w:rsid w:val="005F3529"/>
    <w:rsid w:val="005F436D"/>
    <w:rsid w:val="005F4589"/>
    <w:rsid w:val="005F4F5B"/>
    <w:rsid w:val="005F51E7"/>
    <w:rsid w:val="005F61FD"/>
    <w:rsid w:val="005F66BC"/>
    <w:rsid w:val="005F6ED6"/>
    <w:rsid w:val="005F7468"/>
    <w:rsid w:val="005F7767"/>
    <w:rsid w:val="005F7867"/>
    <w:rsid w:val="005F7B70"/>
    <w:rsid w:val="00600B65"/>
    <w:rsid w:val="00600BA7"/>
    <w:rsid w:val="00602FFD"/>
    <w:rsid w:val="0060362B"/>
    <w:rsid w:val="00604C8F"/>
    <w:rsid w:val="00605410"/>
    <w:rsid w:val="00606093"/>
    <w:rsid w:val="00606213"/>
    <w:rsid w:val="00606223"/>
    <w:rsid w:val="006062A2"/>
    <w:rsid w:val="00607735"/>
    <w:rsid w:val="00607BCC"/>
    <w:rsid w:val="00607D4C"/>
    <w:rsid w:val="00610129"/>
    <w:rsid w:val="00610175"/>
    <w:rsid w:val="0061064C"/>
    <w:rsid w:val="00610F7A"/>
    <w:rsid w:val="00610FBA"/>
    <w:rsid w:val="00611967"/>
    <w:rsid w:val="00611D36"/>
    <w:rsid w:val="00611E0F"/>
    <w:rsid w:val="00613390"/>
    <w:rsid w:val="00613465"/>
    <w:rsid w:val="00613B1C"/>
    <w:rsid w:val="00613D2F"/>
    <w:rsid w:val="00613EDE"/>
    <w:rsid w:val="00613F99"/>
    <w:rsid w:val="00614134"/>
    <w:rsid w:val="00614BE5"/>
    <w:rsid w:val="00614C64"/>
    <w:rsid w:val="00614E7E"/>
    <w:rsid w:val="00615A18"/>
    <w:rsid w:val="00615DC0"/>
    <w:rsid w:val="006162A3"/>
    <w:rsid w:val="00616C87"/>
    <w:rsid w:val="006177C5"/>
    <w:rsid w:val="006208C2"/>
    <w:rsid w:val="006210C8"/>
    <w:rsid w:val="006211DB"/>
    <w:rsid w:val="00621EFD"/>
    <w:rsid w:val="006228A2"/>
    <w:rsid w:val="00622A0B"/>
    <w:rsid w:val="00622B4E"/>
    <w:rsid w:val="00623923"/>
    <w:rsid w:val="00625042"/>
    <w:rsid w:val="0062536A"/>
    <w:rsid w:val="00625D3E"/>
    <w:rsid w:val="006264C9"/>
    <w:rsid w:val="00626BAE"/>
    <w:rsid w:val="006271BF"/>
    <w:rsid w:val="00627562"/>
    <w:rsid w:val="00627722"/>
    <w:rsid w:val="00627ADF"/>
    <w:rsid w:val="00627DA6"/>
    <w:rsid w:val="00627F30"/>
    <w:rsid w:val="00627FA0"/>
    <w:rsid w:val="0063154A"/>
    <w:rsid w:val="0063155E"/>
    <w:rsid w:val="006315F1"/>
    <w:rsid w:val="0063193E"/>
    <w:rsid w:val="00631EC1"/>
    <w:rsid w:val="00631F5B"/>
    <w:rsid w:val="0063241D"/>
    <w:rsid w:val="0063294C"/>
    <w:rsid w:val="00632CC4"/>
    <w:rsid w:val="0063310A"/>
    <w:rsid w:val="00633440"/>
    <w:rsid w:val="00634231"/>
    <w:rsid w:val="00634DB2"/>
    <w:rsid w:val="00635578"/>
    <w:rsid w:val="00635B3A"/>
    <w:rsid w:val="00636287"/>
    <w:rsid w:val="0063628E"/>
    <w:rsid w:val="00636BD4"/>
    <w:rsid w:val="00637148"/>
    <w:rsid w:val="006371A4"/>
    <w:rsid w:val="00637433"/>
    <w:rsid w:val="006378D5"/>
    <w:rsid w:val="00637F58"/>
    <w:rsid w:val="0064038A"/>
    <w:rsid w:val="006408DE"/>
    <w:rsid w:val="00640F31"/>
    <w:rsid w:val="00642412"/>
    <w:rsid w:val="00643037"/>
    <w:rsid w:val="00643137"/>
    <w:rsid w:val="0064385D"/>
    <w:rsid w:val="00643F6D"/>
    <w:rsid w:val="00644013"/>
    <w:rsid w:val="00645098"/>
    <w:rsid w:val="006458E8"/>
    <w:rsid w:val="00646289"/>
    <w:rsid w:val="00646AE6"/>
    <w:rsid w:val="0064706D"/>
    <w:rsid w:val="006479FB"/>
    <w:rsid w:val="00650762"/>
    <w:rsid w:val="00650A30"/>
    <w:rsid w:val="00650E2B"/>
    <w:rsid w:val="0065179A"/>
    <w:rsid w:val="0065198E"/>
    <w:rsid w:val="0065243D"/>
    <w:rsid w:val="006528F3"/>
    <w:rsid w:val="0065358C"/>
    <w:rsid w:val="006540A9"/>
    <w:rsid w:val="006545FE"/>
    <w:rsid w:val="0065499F"/>
    <w:rsid w:val="00654BB3"/>
    <w:rsid w:val="00654EA8"/>
    <w:rsid w:val="00655136"/>
    <w:rsid w:val="00655154"/>
    <w:rsid w:val="00655B13"/>
    <w:rsid w:val="00655E2B"/>
    <w:rsid w:val="00657581"/>
    <w:rsid w:val="00657B75"/>
    <w:rsid w:val="00657B7C"/>
    <w:rsid w:val="00657D9A"/>
    <w:rsid w:val="0066001F"/>
    <w:rsid w:val="00660B7F"/>
    <w:rsid w:val="006625D1"/>
    <w:rsid w:val="006629EF"/>
    <w:rsid w:val="0066303C"/>
    <w:rsid w:val="006634E5"/>
    <w:rsid w:val="0066408F"/>
    <w:rsid w:val="00664174"/>
    <w:rsid w:val="0066417B"/>
    <w:rsid w:val="006645B1"/>
    <w:rsid w:val="00664988"/>
    <w:rsid w:val="00664BC1"/>
    <w:rsid w:val="00664D3C"/>
    <w:rsid w:val="00666D28"/>
    <w:rsid w:val="00666D61"/>
    <w:rsid w:val="00667CE0"/>
    <w:rsid w:val="00670EBF"/>
    <w:rsid w:val="00671056"/>
    <w:rsid w:val="006716A6"/>
    <w:rsid w:val="006716F1"/>
    <w:rsid w:val="006726F6"/>
    <w:rsid w:val="00672732"/>
    <w:rsid w:val="00673541"/>
    <w:rsid w:val="0067361F"/>
    <w:rsid w:val="006738B8"/>
    <w:rsid w:val="00673C29"/>
    <w:rsid w:val="00674122"/>
    <w:rsid w:val="0067471F"/>
    <w:rsid w:val="0067478E"/>
    <w:rsid w:val="006747F8"/>
    <w:rsid w:val="0067488A"/>
    <w:rsid w:val="00674A53"/>
    <w:rsid w:val="006750E1"/>
    <w:rsid w:val="006766F1"/>
    <w:rsid w:val="00676F8D"/>
    <w:rsid w:val="00677761"/>
    <w:rsid w:val="00677C44"/>
    <w:rsid w:val="00677FD9"/>
    <w:rsid w:val="0068079B"/>
    <w:rsid w:val="006810DC"/>
    <w:rsid w:val="006811E5"/>
    <w:rsid w:val="00682160"/>
    <w:rsid w:val="00682251"/>
    <w:rsid w:val="00682451"/>
    <w:rsid w:val="006825F8"/>
    <w:rsid w:val="00682750"/>
    <w:rsid w:val="00682880"/>
    <w:rsid w:val="006828DC"/>
    <w:rsid w:val="00683A25"/>
    <w:rsid w:val="00683B9D"/>
    <w:rsid w:val="00683DBB"/>
    <w:rsid w:val="006840C3"/>
    <w:rsid w:val="00684621"/>
    <w:rsid w:val="0068489C"/>
    <w:rsid w:val="00684E46"/>
    <w:rsid w:val="00685148"/>
    <w:rsid w:val="006858CC"/>
    <w:rsid w:val="00685DB3"/>
    <w:rsid w:val="006860C9"/>
    <w:rsid w:val="00686B7A"/>
    <w:rsid w:val="00686B7E"/>
    <w:rsid w:val="00686DA5"/>
    <w:rsid w:val="00686F32"/>
    <w:rsid w:val="00686F7E"/>
    <w:rsid w:val="0068731B"/>
    <w:rsid w:val="006873A2"/>
    <w:rsid w:val="0069055D"/>
    <w:rsid w:val="006905FA"/>
    <w:rsid w:val="0069078A"/>
    <w:rsid w:val="00691FB6"/>
    <w:rsid w:val="0069281E"/>
    <w:rsid w:val="00692B87"/>
    <w:rsid w:val="00692C22"/>
    <w:rsid w:val="00692EA9"/>
    <w:rsid w:val="00693981"/>
    <w:rsid w:val="00693DB4"/>
    <w:rsid w:val="00694B69"/>
    <w:rsid w:val="006956C5"/>
    <w:rsid w:val="00695860"/>
    <w:rsid w:val="00695E8C"/>
    <w:rsid w:val="00695F28"/>
    <w:rsid w:val="0069625D"/>
    <w:rsid w:val="00696CC1"/>
    <w:rsid w:val="00697C12"/>
    <w:rsid w:val="00697DD9"/>
    <w:rsid w:val="006A0299"/>
    <w:rsid w:val="006A1502"/>
    <w:rsid w:val="006A16BE"/>
    <w:rsid w:val="006A1D22"/>
    <w:rsid w:val="006A227A"/>
    <w:rsid w:val="006A24E0"/>
    <w:rsid w:val="006A307F"/>
    <w:rsid w:val="006A42E1"/>
    <w:rsid w:val="006A4E7A"/>
    <w:rsid w:val="006A55BD"/>
    <w:rsid w:val="006A583D"/>
    <w:rsid w:val="006A64FF"/>
    <w:rsid w:val="006A651D"/>
    <w:rsid w:val="006A66C5"/>
    <w:rsid w:val="006A695D"/>
    <w:rsid w:val="006A6A1B"/>
    <w:rsid w:val="006A6C7C"/>
    <w:rsid w:val="006A6FBB"/>
    <w:rsid w:val="006A71B6"/>
    <w:rsid w:val="006A7750"/>
    <w:rsid w:val="006B14F4"/>
    <w:rsid w:val="006B2478"/>
    <w:rsid w:val="006B24BC"/>
    <w:rsid w:val="006B2A15"/>
    <w:rsid w:val="006B2BE7"/>
    <w:rsid w:val="006B3254"/>
    <w:rsid w:val="006B4F96"/>
    <w:rsid w:val="006B5B26"/>
    <w:rsid w:val="006B5EE7"/>
    <w:rsid w:val="006B5FB5"/>
    <w:rsid w:val="006B6165"/>
    <w:rsid w:val="006B66ED"/>
    <w:rsid w:val="006B6910"/>
    <w:rsid w:val="006B70F0"/>
    <w:rsid w:val="006B7421"/>
    <w:rsid w:val="006B7CB7"/>
    <w:rsid w:val="006B7E29"/>
    <w:rsid w:val="006C0592"/>
    <w:rsid w:val="006C06D9"/>
    <w:rsid w:val="006C0AAB"/>
    <w:rsid w:val="006C0EA0"/>
    <w:rsid w:val="006C0F1A"/>
    <w:rsid w:val="006C15C2"/>
    <w:rsid w:val="006C196E"/>
    <w:rsid w:val="006C2077"/>
    <w:rsid w:val="006C2116"/>
    <w:rsid w:val="006C21FC"/>
    <w:rsid w:val="006C24E1"/>
    <w:rsid w:val="006C26AE"/>
    <w:rsid w:val="006C316B"/>
    <w:rsid w:val="006C328E"/>
    <w:rsid w:val="006C3820"/>
    <w:rsid w:val="006C3980"/>
    <w:rsid w:val="006C4E7C"/>
    <w:rsid w:val="006C5981"/>
    <w:rsid w:val="006C6153"/>
    <w:rsid w:val="006C6301"/>
    <w:rsid w:val="006C6BBF"/>
    <w:rsid w:val="006C6BF8"/>
    <w:rsid w:val="006C73CB"/>
    <w:rsid w:val="006C7721"/>
    <w:rsid w:val="006C7C8D"/>
    <w:rsid w:val="006C7CCE"/>
    <w:rsid w:val="006C7DFB"/>
    <w:rsid w:val="006D0B42"/>
    <w:rsid w:val="006D0F6E"/>
    <w:rsid w:val="006D11E8"/>
    <w:rsid w:val="006D1C1A"/>
    <w:rsid w:val="006D2358"/>
    <w:rsid w:val="006D2419"/>
    <w:rsid w:val="006D262E"/>
    <w:rsid w:val="006D2D85"/>
    <w:rsid w:val="006D3D44"/>
    <w:rsid w:val="006D48B1"/>
    <w:rsid w:val="006D4A4F"/>
    <w:rsid w:val="006D50EA"/>
    <w:rsid w:val="006D7010"/>
    <w:rsid w:val="006D7C8A"/>
    <w:rsid w:val="006E055D"/>
    <w:rsid w:val="006E0BA2"/>
    <w:rsid w:val="006E0DE6"/>
    <w:rsid w:val="006E0DF7"/>
    <w:rsid w:val="006E10AB"/>
    <w:rsid w:val="006E1771"/>
    <w:rsid w:val="006E1E8D"/>
    <w:rsid w:val="006E1FAD"/>
    <w:rsid w:val="006E1FD8"/>
    <w:rsid w:val="006E22F7"/>
    <w:rsid w:val="006E3053"/>
    <w:rsid w:val="006E38F0"/>
    <w:rsid w:val="006E390E"/>
    <w:rsid w:val="006E3EB8"/>
    <w:rsid w:val="006E45A3"/>
    <w:rsid w:val="006E48D2"/>
    <w:rsid w:val="006E53B5"/>
    <w:rsid w:val="006E5AFE"/>
    <w:rsid w:val="006E5F59"/>
    <w:rsid w:val="006F024D"/>
    <w:rsid w:val="006F0F97"/>
    <w:rsid w:val="006F3483"/>
    <w:rsid w:val="006F3DD8"/>
    <w:rsid w:val="006F49D1"/>
    <w:rsid w:val="006F5734"/>
    <w:rsid w:val="006F5C23"/>
    <w:rsid w:val="006F5DBE"/>
    <w:rsid w:val="006F61B0"/>
    <w:rsid w:val="006F62A0"/>
    <w:rsid w:val="006F64BD"/>
    <w:rsid w:val="00700E8E"/>
    <w:rsid w:val="00701144"/>
    <w:rsid w:val="007016F6"/>
    <w:rsid w:val="00701D86"/>
    <w:rsid w:val="00701F54"/>
    <w:rsid w:val="007020A2"/>
    <w:rsid w:val="00702A9B"/>
    <w:rsid w:val="0070336C"/>
    <w:rsid w:val="0070342C"/>
    <w:rsid w:val="0070351B"/>
    <w:rsid w:val="00703F65"/>
    <w:rsid w:val="007049E2"/>
    <w:rsid w:val="007053CE"/>
    <w:rsid w:val="007055B0"/>
    <w:rsid w:val="00705E62"/>
    <w:rsid w:val="00706062"/>
    <w:rsid w:val="00706130"/>
    <w:rsid w:val="00706612"/>
    <w:rsid w:val="00707EB9"/>
    <w:rsid w:val="00710273"/>
    <w:rsid w:val="00710508"/>
    <w:rsid w:val="0071059A"/>
    <w:rsid w:val="007105BA"/>
    <w:rsid w:val="00710815"/>
    <w:rsid w:val="00710FF8"/>
    <w:rsid w:val="007124B2"/>
    <w:rsid w:val="0071293D"/>
    <w:rsid w:val="007129C5"/>
    <w:rsid w:val="007129DD"/>
    <w:rsid w:val="00712A14"/>
    <w:rsid w:val="00712C5B"/>
    <w:rsid w:val="007131B6"/>
    <w:rsid w:val="007133AB"/>
    <w:rsid w:val="00714AA7"/>
    <w:rsid w:val="00714FE6"/>
    <w:rsid w:val="00715F39"/>
    <w:rsid w:val="007161B7"/>
    <w:rsid w:val="00717047"/>
    <w:rsid w:val="00717B2E"/>
    <w:rsid w:val="00720464"/>
    <w:rsid w:val="00720AE8"/>
    <w:rsid w:val="0072192D"/>
    <w:rsid w:val="007228CA"/>
    <w:rsid w:val="007233FD"/>
    <w:rsid w:val="007234AB"/>
    <w:rsid w:val="00723CAF"/>
    <w:rsid w:val="00724AF0"/>
    <w:rsid w:val="00725199"/>
    <w:rsid w:val="00725AAA"/>
    <w:rsid w:val="00725E3C"/>
    <w:rsid w:val="00726430"/>
    <w:rsid w:val="007265A2"/>
    <w:rsid w:val="00726828"/>
    <w:rsid w:val="0072715C"/>
    <w:rsid w:val="007271BB"/>
    <w:rsid w:val="007301FB"/>
    <w:rsid w:val="00730B00"/>
    <w:rsid w:val="00731339"/>
    <w:rsid w:val="00731948"/>
    <w:rsid w:val="00731AC2"/>
    <w:rsid w:val="00731C7B"/>
    <w:rsid w:val="00732412"/>
    <w:rsid w:val="00732D38"/>
    <w:rsid w:val="007340B9"/>
    <w:rsid w:val="0073422F"/>
    <w:rsid w:val="00734E3F"/>
    <w:rsid w:val="00734E82"/>
    <w:rsid w:val="00735890"/>
    <w:rsid w:val="00735C49"/>
    <w:rsid w:val="007369A6"/>
    <w:rsid w:val="00737711"/>
    <w:rsid w:val="00740095"/>
    <w:rsid w:val="00740D19"/>
    <w:rsid w:val="00741096"/>
    <w:rsid w:val="0074116F"/>
    <w:rsid w:val="00741392"/>
    <w:rsid w:val="00741431"/>
    <w:rsid w:val="007416C7"/>
    <w:rsid w:val="00741ADA"/>
    <w:rsid w:val="00741DAF"/>
    <w:rsid w:val="007441BF"/>
    <w:rsid w:val="00746005"/>
    <w:rsid w:val="00746362"/>
    <w:rsid w:val="007469D6"/>
    <w:rsid w:val="00746ACF"/>
    <w:rsid w:val="00746F6C"/>
    <w:rsid w:val="0074794A"/>
    <w:rsid w:val="00750FCA"/>
    <w:rsid w:val="007510D3"/>
    <w:rsid w:val="0075113F"/>
    <w:rsid w:val="00751B75"/>
    <w:rsid w:val="00751BB3"/>
    <w:rsid w:val="00752CB6"/>
    <w:rsid w:val="00754546"/>
    <w:rsid w:val="00754589"/>
    <w:rsid w:val="00754B8B"/>
    <w:rsid w:val="00754FAD"/>
    <w:rsid w:val="007553FC"/>
    <w:rsid w:val="007555B4"/>
    <w:rsid w:val="007555CD"/>
    <w:rsid w:val="00756225"/>
    <w:rsid w:val="00756380"/>
    <w:rsid w:val="00757C0E"/>
    <w:rsid w:val="00760515"/>
    <w:rsid w:val="007607F9"/>
    <w:rsid w:val="00760CF4"/>
    <w:rsid w:val="00760D29"/>
    <w:rsid w:val="00760DE0"/>
    <w:rsid w:val="007611FE"/>
    <w:rsid w:val="00761971"/>
    <w:rsid w:val="00761EBC"/>
    <w:rsid w:val="00762078"/>
    <w:rsid w:val="00762E67"/>
    <w:rsid w:val="0076395B"/>
    <w:rsid w:val="00764AE5"/>
    <w:rsid w:val="00765150"/>
    <w:rsid w:val="00765505"/>
    <w:rsid w:val="007661DE"/>
    <w:rsid w:val="007663CA"/>
    <w:rsid w:val="00766995"/>
    <w:rsid w:val="00766DFB"/>
    <w:rsid w:val="00766F1A"/>
    <w:rsid w:val="007670CD"/>
    <w:rsid w:val="007674BC"/>
    <w:rsid w:val="00767917"/>
    <w:rsid w:val="00767986"/>
    <w:rsid w:val="00767B86"/>
    <w:rsid w:val="007705DA"/>
    <w:rsid w:val="00770AC9"/>
    <w:rsid w:val="00771A96"/>
    <w:rsid w:val="00771C5E"/>
    <w:rsid w:val="00772033"/>
    <w:rsid w:val="007720F8"/>
    <w:rsid w:val="007725E8"/>
    <w:rsid w:val="00772FF8"/>
    <w:rsid w:val="00773C98"/>
    <w:rsid w:val="00773DD8"/>
    <w:rsid w:val="007747A4"/>
    <w:rsid w:val="007758C8"/>
    <w:rsid w:val="00775BF8"/>
    <w:rsid w:val="00775D4D"/>
    <w:rsid w:val="00776327"/>
    <w:rsid w:val="007763E6"/>
    <w:rsid w:val="007769BE"/>
    <w:rsid w:val="0077720B"/>
    <w:rsid w:val="007772E3"/>
    <w:rsid w:val="00777807"/>
    <w:rsid w:val="007778F8"/>
    <w:rsid w:val="00777975"/>
    <w:rsid w:val="00780830"/>
    <w:rsid w:val="00780B47"/>
    <w:rsid w:val="00781266"/>
    <w:rsid w:val="00781694"/>
    <w:rsid w:val="00781AB5"/>
    <w:rsid w:val="00781CF0"/>
    <w:rsid w:val="00782F2A"/>
    <w:rsid w:val="00782F6B"/>
    <w:rsid w:val="0078386C"/>
    <w:rsid w:val="00784154"/>
    <w:rsid w:val="00784969"/>
    <w:rsid w:val="00785120"/>
    <w:rsid w:val="00785386"/>
    <w:rsid w:val="007855F0"/>
    <w:rsid w:val="00785776"/>
    <w:rsid w:val="00785945"/>
    <w:rsid w:val="00786229"/>
    <w:rsid w:val="00786FC1"/>
    <w:rsid w:val="007900AD"/>
    <w:rsid w:val="00790E57"/>
    <w:rsid w:val="00792060"/>
    <w:rsid w:val="00792FD4"/>
    <w:rsid w:val="00793C4B"/>
    <w:rsid w:val="00794B9B"/>
    <w:rsid w:val="00795284"/>
    <w:rsid w:val="0079610A"/>
    <w:rsid w:val="0079613A"/>
    <w:rsid w:val="0079670B"/>
    <w:rsid w:val="00796F2B"/>
    <w:rsid w:val="0079707D"/>
    <w:rsid w:val="00797A99"/>
    <w:rsid w:val="00797E2B"/>
    <w:rsid w:val="00797FAC"/>
    <w:rsid w:val="007A0878"/>
    <w:rsid w:val="007A19CC"/>
    <w:rsid w:val="007A1AE2"/>
    <w:rsid w:val="007A1EB1"/>
    <w:rsid w:val="007A21C4"/>
    <w:rsid w:val="007A2BA5"/>
    <w:rsid w:val="007A2EED"/>
    <w:rsid w:val="007A3D3E"/>
    <w:rsid w:val="007A577E"/>
    <w:rsid w:val="007A57F2"/>
    <w:rsid w:val="007A5804"/>
    <w:rsid w:val="007A5DFE"/>
    <w:rsid w:val="007A69B8"/>
    <w:rsid w:val="007A6DCC"/>
    <w:rsid w:val="007A7237"/>
    <w:rsid w:val="007A750F"/>
    <w:rsid w:val="007A7869"/>
    <w:rsid w:val="007A7CC0"/>
    <w:rsid w:val="007B0DDB"/>
    <w:rsid w:val="007B0FE5"/>
    <w:rsid w:val="007B2234"/>
    <w:rsid w:val="007B27AC"/>
    <w:rsid w:val="007B2811"/>
    <w:rsid w:val="007B2A36"/>
    <w:rsid w:val="007B3047"/>
    <w:rsid w:val="007B3347"/>
    <w:rsid w:val="007B3760"/>
    <w:rsid w:val="007B3C1F"/>
    <w:rsid w:val="007B5132"/>
    <w:rsid w:val="007B5883"/>
    <w:rsid w:val="007B5FC8"/>
    <w:rsid w:val="007B61C9"/>
    <w:rsid w:val="007B674A"/>
    <w:rsid w:val="007C1079"/>
    <w:rsid w:val="007C361E"/>
    <w:rsid w:val="007C40C9"/>
    <w:rsid w:val="007C48A7"/>
    <w:rsid w:val="007C6052"/>
    <w:rsid w:val="007C6EC0"/>
    <w:rsid w:val="007C7C15"/>
    <w:rsid w:val="007C7C21"/>
    <w:rsid w:val="007D026A"/>
    <w:rsid w:val="007D15F9"/>
    <w:rsid w:val="007D1801"/>
    <w:rsid w:val="007D192C"/>
    <w:rsid w:val="007D1AAA"/>
    <w:rsid w:val="007D1B33"/>
    <w:rsid w:val="007D1D72"/>
    <w:rsid w:val="007D2610"/>
    <w:rsid w:val="007D31BD"/>
    <w:rsid w:val="007D3213"/>
    <w:rsid w:val="007D38B2"/>
    <w:rsid w:val="007D3B6B"/>
    <w:rsid w:val="007D3E49"/>
    <w:rsid w:val="007D4027"/>
    <w:rsid w:val="007D4DA1"/>
    <w:rsid w:val="007D5138"/>
    <w:rsid w:val="007D599F"/>
    <w:rsid w:val="007D5EA4"/>
    <w:rsid w:val="007D6A89"/>
    <w:rsid w:val="007D7A9A"/>
    <w:rsid w:val="007D7C56"/>
    <w:rsid w:val="007D7D7A"/>
    <w:rsid w:val="007E00CF"/>
    <w:rsid w:val="007E105F"/>
    <w:rsid w:val="007E145B"/>
    <w:rsid w:val="007E152D"/>
    <w:rsid w:val="007E1D78"/>
    <w:rsid w:val="007E1DC7"/>
    <w:rsid w:val="007E2084"/>
    <w:rsid w:val="007E248D"/>
    <w:rsid w:val="007E254B"/>
    <w:rsid w:val="007E2E95"/>
    <w:rsid w:val="007E30C6"/>
    <w:rsid w:val="007E3A72"/>
    <w:rsid w:val="007E3CC0"/>
    <w:rsid w:val="007E4503"/>
    <w:rsid w:val="007E52A6"/>
    <w:rsid w:val="007E5E6D"/>
    <w:rsid w:val="007E5F19"/>
    <w:rsid w:val="007E62DD"/>
    <w:rsid w:val="007E663D"/>
    <w:rsid w:val="007E6652"/>
    <w:rsid w:val="007E66AF"/>
    <w:rsid w:val="007E726C"/>
    <w:rsid w:val="007E735F"/>
    <w:rsid w:val="007E7387"/>
    <w:rsid w:val="007F0B5D"/>
    <w:rsid w:val="007F0CE4"/>
    <w:rsid w:val="007F0D84"/>
    <w:rsid w:val="007F17D2"/>
    <w:rsid w:val="007F1E86"/>
    <w:rsid w:val="007F213D"/>
    <w:rsid w:val="007F2838"/>
    <w:rsid w:val="007F2A95"/>
    <w:rsid w:val="007F2AC1"/>
    <w:rsid w:val="007F2E20"/>
    <w:rsid w:val="007F3562"/>
    <w:rsid w:val="007F35A4"/>
    <w:rsid w:val="007F35F8"/>
    <w:rsid w:val="007F36E4"/>
    <w:rsid w:val="007F3816"/>
    <w:rsid w:val="007F3911"/>
    <w:rsid w:val="007F46D8"/>
    <w:rsid w:val="007F5345"/>
    <w:rsid w:val="007F582F"/>
    <w:rsid w:val="007F75E9"/>
    <w:rsid w:val="007F7B32"/>
    <w:rsid w:val="007F7EA4"/>
    <w:rsid w:val="008004AE"/>
    <w:rsid w:val="00800832"/>
    <w:rsid w:val="0080141C"/>
    <w:rsid w:val="00801B60"/>
    <w:rsid w:val="00801DA4"/>
    <w:rsid w:val="00802271"/>
    <w:rsid w:val="008024B2"/>
    <w:rsid w:val="00803757"/>
    <w:rsid w:val="00803DEA"/>
    <w:rsid w:val="00804046"/>
    <w:rsid w:val="0080429E"/>
    <w:rsid w:val="00804645"/>
    <w:rsid w:val="008047A8"/>
    <w:rsid w:val="00804DD6"/>
    <w:rsid w:val="00804DE3"/>
    <w:rsid w:val="00804E69"/>
    <w:rsid w:val="008052BA"/>
    <w:rsid w:val="00805A36"/>
    <w:rsid w:val="00805D6E"/>
    <w:rsid w:val="00805FF1"/>
    <w:rsid w:val="0080600A"/>
    <w:rsid w:val="00807922"/>
    <w:rsid w:val="00807CD4"/>
    <w:rsid w:val="0081006B"/>
    <w:rsid w:val="00810E2F"/>
    <w:rsid w:val="00811ADB"/>
    <w:rsid w:val="00811ED0"/>
    <w:rsid w:val="00812FAE"/>
    <w:rsid w:val="00813A14"/>
    <w:rsid w:val="0081433D"/>
    <w:rsid w:val="00814999"/>
    <w:rsid w:val="00814C9E"/>
    <w:rsid w:val="00814CF7"/>
    <w:rsid w:val="00814D1A"/>
    <w:rsid w:val="00815834"/>
    <w:rsid w:val="0081599F"/>
    <w:rsid w:val="00815E38"/>
    <w:rsid w:val="00815EFF"/>
    <w:rsid w:val="00816690"/>
    <w:rsid w:val="00816EEE"/>
    <w:rsid w:val="00817243"/>
    <w:rsid w:val="008177D7"/>
    <w:rsid w:val="00817BF1"/>
    <w:rsid w:val="00820526"/>
    <w:rsid w:val="00820B29"/>
    <w:rsid w:val="00820BB6"/>
    <w:rsid w:val="00820C28"/>
    <w:rsid w:val="00821E00"/>
    <w:rsid w:val="00822541"/>
    <w:rsid w:val="00822EBF"/>
    <w:rsid w:val="00823BA3"/>
    <w:rsid w:val="00823FC2"/>
    <w:rsid w:val="0082433D"/>
    <w:rsid w:val="0082492A"/>
    <w:rsid w:val="00826D17"/>
    <w:rsid w:val="008274A8"/>
    <w:rsid w:val="008275C6"/>
    <w:rsid w:val="008275D6"/>
    <w:rsid w:val="0083073D"/>
    <w:rsid w:val="00830BD7"/>
    <w:rsid w:val="0083117A"/>
    <w:rsid w:val="00831502"/>
    <w:rsid w:val="0083199B"/>
    <w:rsid w:val="00831ECC"/>
    <w:rsid w:val="0083213D"/>
    <w:rsid w:val="00832204"/>
    <w:rsid w:val="0083252B"/>
    <w:rsid w:val="0083261E"/>
    <w:rsid w:val="0083263F"/>
    <w:rsid w:val="0083402E"/>
    <w:rsid w:val="0083484C"/>
    <w:rsid w:val="00834A72"/>
    <w:rsid w:val="00835311"/>
    <w:rsid w:val="008356B5"/>
    <w:rsid w:val="0083598D"/>
    <w:rsid w:val="00835B43"/>
    <w:rsid w:val="008365C5"/>
    <w:rsid w:val="008368B5"/>
    <w:rsid w:val="00837337"/>
    <w:rsid w:val="008377D5"/>
    <w:rsid w:val="00840FFF"/>
    <w:rsid w:val="00841B7F"/>
    <w:rsid w:val="00841D0C"/>
    <w:rsid w:val="00841D1A"/>
    <w:rsid w:val="008426E9"/>
    <w:rsid w:val="00843387"/>
    <w:rsid w:val="00843A6C"/>
    <w:rsid w:val="008442A0"/>
    <w:rsid w:val="008444CC"/>
    <w:rsid w:val="00844639"/>
    <w:rsid w:val="0084480D"/>
    <w:rsid w:val="00845008"/>
    <w:rsid w:val="0084586D"/>
    <w:rsid w:val="008468D3"/>
    <w:rsid w:val="00846DE8"/>
    <w:rsid w:val="00847218"/>
    <w:rsid w:val="00847461"/>
    <w:rsid w:val="00847593"/>
    <w:rsid w:val="00847695"/>
    <w:rsid w:val="00847697"/>
    <w:rsid w:val="00847D92"/>
    <w:rsid w:val="008504BE"/>
    <w:rsid w:val="008504E7"/>
    <w:rsid w:val="008505B9"/>
    <w:rsid w:val="00850C55"/>
    <w:rsid w:val="00850E10"/>
    <w:rsid w:val="00851460"/>
    <w:rsid w:val="00851610"/>
    <w:rsid w:val="00852139"/>
    <w:rsid w:val="00853047"/>
    <w:rsid w:val="00853557"/>
    <w:rsid w:val="00854A21"/>
    <w:rsid w:val="00854DCC"/>
    <w:rsid w:val="0085519A"/>
    <w:rsid w:val="00855F76"/>
    <w:rsid w:val="00856A84"/>
    <w:rsid w:val="008572D9"/>
    <w:rsid w:val="00857669"/>
    <w:rsid w:val="00860213"/>
    <w:rsid w:val="0086032E"/>
    <w:rsid w:val="008603B1"/>
    <w:rsid w:val="0086095C"/>
    <w:rsid w:val="00860D36"/>
    <w:rsid w:val="0086129A"/>
    <w:rsid w:val="008621C3"/>
    <w:rsid w:val="00862A49"/>
    <w:rsid w:val="00862C21"/>
    <w:rsid w:val="00862C75"/>
    <w:rsid w:val="00863481"/>
    <w:rsid w:val="00863E8E"/>
    <w:rsid w:val="008648A3"/>
    <w:rsid w:val="00864911"/>
    <w:rsid w:val="00864C96"/>
    <w:rsid w:val="008657A8"/>
    <w:rsid w:val="00866081"/>
    <w:rsid w:val="0086625B"/>
    <w:rsid w:val="00866622"/>
    <w:rsid w:val="00866C51"/>
    <w:rsid w:val="0086742C"/>
    <w:rsid w:val="00870103"/>
    <w:rsid w:val="0087204B"/>
    <w:rsid w:val="00872904"/>
    <w:rsid w:val="00872B70"/>
    <w:rsid w:val="008732CE"/>
    <w:rsid w:val="008737EE"/>
    <w:rsid w:val="00873C28"/>
    <w:rsid w:val="00874918"/>
    <w:rsid w:val="00874D01"/>
    <w:rsid w:val="00875594"/>
    <w:rsid w:val="00875C76"/>
    <w:rsid w:val="00875CFC"/>
    <w:rsid w:val="008765D0"/>
    <w:rsid w:val="008766F5"/>
    <w:rsid w:val="00876CDE"/>
    <w:rsid w:val="00876F7C"/>
    <w:rsid w:val="00877731"/>
    <w:rsid w:val="00877DB9"/>
    <w:rsid w:val="0088005E"/>
    <w:rsid w:val="0088015A"/>
    <w:rsid w:val="008809CF"/>
    <w:rsid w:val="00880B49"/>
    <w:rsid w:val="00880D97"/>
    <w:rsid w:val="00881631"/>
    <w:rsid w:val="008816ED"/>
    <w:rsid w:val="00882722"/>
    <w:rsid w:val="00882AFB"/>
    <w:rsid w:val="00882EF1"/>
    <w:rsid w:val="00883C25"/>
    <w:rsid w:val="00883DF5"/>
    <w:rsid w:val="00884062"/>
    <w:rsid w:val="00884245"/>
    <w:rsid w:val="008842A0"/>
    <w:rsid w:val="0088521C"/>
    <w:rsid w:val="00885B42"/>
    <w:rsid w:val="00885D3A"/>
    <w:rsid w:val="008864C2"/>
    <w:rsid w:val="00886781"/>
    <w:rsid w:val="00887C29"/>
    <w:rsid w:val="00887E00"/>
    <w:rsid w:val="00890095"/>
    <w:rsid w:val="00890820"/>
    <w:rsid w:val="00890AF6"/>
    <w:rsid w:val="00891AFB"/>
    <w:rsid w:val="00891B7F"/>
    <w:rsid w:val="00891F0D"/>
    <w:rsid w:val="008922F8"/>
    <w:rsid w:val="00892BDF"/>
    <w:rsid w:val="00892C08"/>
    <w:rsid w:val="00893E90"/>
    <w:rsid w:val="008946F4"/>
    <w:rsid w:val="00894769"/>
    <w:rsid w:val="00895C35"/>
    <w:rsid w:val="008963CD"/>
    <w:rsid w:val="0089647E"/>
    <w:rsid w:val="0089659E"/>
    <w:rsid w:val="00897C6A"/>
    <w:rsid w:val="00897C72"/>
    <w:rsid w:val="008A0326"/>
    <w:rsid w:val="008A0EA7"/>
    <w:rsid w:val="008A1245"/>
    <w:rsid w:val="008A258D"/>
    <w:rsid w:val="008A2790"/>
    <w:rsid w:val="008A27FC"/>
    <w:rsid w:val="008A2A13"/>
    <w:rsid w:val="008A2B55"/>
    <w:rsid w:val="008A2DBE"/>
    <w:rsid w:val="008A336B"/>
    <w:rsid w:val="008A34A7"/>
    <w:rsid w:val="008A3A14"/>
    <w:rsid w:val="008A4599"/>
    <w:rsid w:val="008A474E"/>
    <w:rsid w:val="008A52BA"/>
    <w:rsid w:val="008A5ACD"/>
    <w:rsid w:val="008A5D4C"/>
    <w:rsid w:val="008A6B2B"/>
    <w:rsid w:val="008A6CAF"/>
    <w:rsid w:val="008A72C8"/>
    <w:rsid w:val="008B0249"/>
    <w:rsid w:val="008B0365"/>
    <w:rsid w:val="008B0694"/>
    <w:rsid w:val="008B0F08"/>
    <w:rsid w:val="008B14B9"/>
    <w:rsid w:val="008B1665"/>
    <w:rsid w:val="008B1826"/>
    <w:rsid w:val="008B2DE1"/>
    <w:rsid w:val="008B3A4C"/>
    <w:rsid w:val="008B503A"/>
    <w:rsid w:val="008B53EA"/>
    <w:rsid w:val="008B5DE0"/>
    <w:rsid w:val="008B6618"/>
    <w:rsid w:val="008B6B70"/>
    <w:rsid w:val="008B6D65"/>
    <w:rsid w:val="008B7D38"/>
    <w:rsid w:val="008C0767"/>
    <w:rsid w:val="008C07F5"/>
    <w:rsid w:val="008C0CCC"/>
    <w:rsid w:val="008C1221"/>
    <w:rsid w:val="008C200F"/>
    <w:rsid w:val="008C27F6"/>
    <w:rsid w:val="008C2A33"/>
    <w:rsid w:val="008C2AAC"/>
    <w:rsid w:val="008C2C79"/>
    <w:rsid w:val="008C34CC"/>
    <w:rsid w:val="008C3B53"/>
    <w:rsid w:val="008C4A97"/>
    <w:rsid w:val="008C4BE8"/>
    <w:rsid w:val="008C50B8"/>
    <w:rsid w:val="008C5177"/>
    <w:rsid w:val="008C52E3"/>
    <w:rsid w:val="008C58CB"/>
    <w:rsid w:val="008C5E99"/>
    <w:rsid w:val="008C6FDC"/>
    <w:rsid w:val="008D1296"/>
    <w:rsid w:val="008D170E"/>
    <w:rsid w:val="008D1BD4"/>
    <w:rsid w:val="008D20A9"/>
    <w:rsid w:val="008D2397"/>
    <w:rsid w:val="008D2DA1"/>
    <w:rsid w:val="008D2E12"/>
    <w:rsid w:val="008D2FF8"/>
    <w:rsid w:val="008D36ED"/>
    <w:rsid w:val="008D39CC"/>
    <w:rsid w:val="008D3AC9"/>
    <w:rsid w:val="008D4B27"/>
    <w:rsid w:val="008D5579"/>
    <w:rsid w:val="008D69A3"/>
    <w:rsid w:val="008D6F22"/>
    <w:rsid w:val="008D7067"/>
    <w:rsid w:val="008D7204"/>
    <w:rsid w:val="008D7880"/>
    <w:rsid w:val="008D7B8C"/>
    <w:rsid w:val="008E00A5"/>
    <w:rsid w:val="008E0292"/>
    <w:rsid w:val="008E04F8"/>
    <w:rsid w:val="008E20EB"/>
    <w:rsid w:val="008E30A9"/>
    <w:rsid w:val="008E33D4"/>
    <w:rsid w:val="008E3E46"/>
    <w:rsid w:val="008E3E6F"/>
    <w:rsid w:val="008E4C0C"/>
    <w:rsid w:val="008E4CAB"/>
    <w:rsid w:val="008E58D4"/>
    <w:rsid w:val="008E6A72"/>
    <w:rsid w:val="008F032F"/>
    <w:rsid w:val="008F14CC"/>
    <w:rsid w:val="008F1A70"/>
    <w:rsid w:val="008F1B1C"/>
    <w:rsid w:val="008F1DEC"/>
    <w:rsid w:val="008F5064"/>
    <w:rsid w:val="008F5EA6"/>
    <w:rsid w:val="008F62AC"/>
    <w:rsid w:val="008F6537"/>
    <w:rsid w:val="008F6F8B"/>
    <w:rsid w:val="008F7309"/>
    <w:rsid w:val="008F7978"/>
    <w:rsid w:val="008F7C5D"/>
    <w:rsid w:val="008F7CBD"/>
    <w:rsid w:val="009001F5"/>
    <w:rsid w:val="00900934"/>
    <w:rsid w:val="00900D50"/>
    <w:rsid w:val="00900F0A"/>
    <w:rsid w:val="0090169F"/>
    <w:rsid w:val="00901727"/>
    <w:rsid w:val="00902979"/>
    <w:rsid w:val="009033A6"/>
    <w:rsid w:val="00904617"/>
    <w:rsid w:val="009047CC"/>
    <w:rsid w:val="00904B1C"/>
    <w:rsid w:val="00904F27"/>
    <w:rsid w:val="00906254"/>
    <w:rsid w:val="0090703F"/>
    <w:rsid w:val="00907406"/>
    <w:rsid w:val="00907E6F"/>
    <w:rsid w:val="00910AE8"/>
    <w:rsid w:val="00910DD9"/>
    <w:rsid w:val="00911006"/>
    <w:rsid w:val="00911524"/>
    <w:rsid w:val="00911BC6"/>
    <w:rsid w:val="009128B8"/>
    <w:rsid w:val="009128DF"/>
    <w:rsid w:val="009132D7"/>
    <w:rsid w:val="0091387E"/>
    <w:rsid w:val="00913BBA"/>
    <w:rsid w:val="009143DD"/>
    <w:rsid w:val="00915915"/>
    <w:rsid w:val="00915BB5"/>
    <w:rsid w:val="00916D0F"/>
    <w:rsid w:val="0091744A"/>
    <w:rsid w:val="009174FB"/>
    <w:rsid w:val="00917BAA"/>
    <w:rsid w:val="00920D7F"/>
    <w:rsid w:val="00921604"/>
    <w:rsid w:val="009221F2"/>
    <w:rsid w:val="009225B2"/>
    <w:rsid w:val="009227F4"/>
    <w:rsid w:val="00922F8A"/>
    <w:rsid w:val="00923197"/>
    <w:rsid w:val="00923C2E"/>
    <w:rsid w:val="00923EDF"/>
    <w:rsid w:val="00924149"/>
    <w:rsid w:val="009241D6"/>
    <w:rsid w:val="0092494E"/>
    <w:rsid w:val="00924D25"/>
    <w:rsid w:val="00925C5C"/>
    <w:rsid w:val="00925D30"/>
    <w:rsid w:val="00926CF4"/>
    <w:rsid w:val="00927650"/>
    <w:rsid w:val="0092786B"/>
    <w:rsid w:val="00927E9C"/>
    <w:rsid w:val="00930781"/>
    <w:rsid w:val="00930D12"/>
    <w:rsid w:val="009322F7"/>
    <w:rsid w:val="009327D6"/>
    <w:rsid w:val="00932823"/>
    <w:rsid w:val="0093321F"/>
    <w:rsid w:val="009332DD"/>
    <w:rsid w:val="00933555"/>
    <w:rsid w:val="00933688"/>
    <w:rsid w:val="009354DB"/>
    <w:rsid w:val="009357A6"/>
    <w:rsid w:val="00936752"/>
    <w:rsid w:val="009369FB"/>
    <w:rsid w:val="00936D2B"/>
    <w:rsid w:val="00936E0A"/>
    <w:rsid w:val="0093793E"/>
    <w:rsid w:val="00937AFF"/>
    <w:rsid w:val="00940945"/>
    <w:rsid w:val="00941A6D"/>
    <w:rsid w:val="00941F6C"/>
    <w:rsid w:val="0094204E"/>
    <w:rsid w:val="00942311"/>
    <w:rsid w:val="00942337"/>
    <w:rsid w:val="00943060"/>
    <w:rsid w:val="009431D8"/>
    <w:rsid w:val="0094380E"/>
    <w:rsid w:val="00943AAA"/>
    <w:rsid w:val="00943E60"/>
    <w:rsid w:val="009446F8"/>
    <w:rsid w:val="00944CD9"/>
    <w:rsid w:val="00945E60"/>
    <w:rsid w:val="0094628A"/>
    <w:rsid w:val="009505B4"/>
    <w:rsid w:val="00950898"/>
    <w:rsid w:val="0095092A"/>
    <w:rsid w:val="00950CFE"/>
    <w:rsid w:val="00950D2B"/>
    <w:rsid w:val="00951015"/>
    <w:rsid w:val="00951283"/>
    <w:rsid w:val="009516BB"/>
    <w:rsid w:val="00951EC9"/>
    <w:rsid w:val="009520A7"/>
    <w:rsid w:val="00952B54"/>
    <w:rsid w:val="009538E4"/>
    <w:rsid w:val="00954C07"/>
    <w:rsid w:val="00955226"/>
    <w:rsid w:val="00955349"/>
    <w:rsid w:val="00956335"/>
    <w:rsid w:val="0095696A"/>
    <w:rsid w:val="009569A7"/>
    <w:rsid w:val="009572D5"/>
    <w:rsid w:val="00957C90"/>
    <w:rsid w:val="00957CC9"/>
    <w:rsid w:val="00960D80"/>
    <w:rsid w:val="00961443"/>
    <w:rsid w:val="00961949"/>
    <w:rsid w:val="00961AA4"/>
    <w:rsid w:val="00961F89"/>
    <w:rsid w:val="0096248F"/>
    <w:rsid w:val="0096407A"/>
    <w:rsid w:val="009640F3"/>
    <w:rsid w:val="0096469A"/>
    <w:rsid w:val="009648C9"/>
    <w:rsid w:val="00964DBF"/>
    <w:rsid w:val="0096552A"/>
    <w:rsid w:val="009659B1"/>
    <w:rsid w:val="00966053"/>
    <w:rsid w:val="00966621"/>
    <w:rsid w:val="00966B38"/>
    <w:rsid w:val="00966C84"/>
    <w:rsid w:val="00966F43"/>
    <w:rsid w:val="009674F5"/>
    <w:rsid w:val="0096754A"/>
    <w:rsid w:val="0096755D"/>
    <w:rsid w:val="0096799B"/>
    <w:rsid w:val="00970FFD"/>
    <w:rsid w:val="00972045"/>
    <w:rsid w:val="009723D4"/>
    <w:rsid w:val="00972490"/>
    <w:rsid w:val="00972535"/>
    <w:rsid w:val="0097272B"/>
    <w:rsid w:val="0097337B"/>
    <w:rsid w:val="00973CF9"/>
    <w:rsid w:val="00973D6A"/>
    <w:rsid w:val="009744EE"/>
    <w:rsid w:val="00974E05"/>
    <w:rsid w:val="0097584B"/>
    <w:rsid w:val="0097745A"/>
    <w:rsid w:val="009779D0"/>
    <w:rsid w:val="00977A82"/>
    <w:rsid w:val="00977ED3"/>
    <w:rsid w:val="00980398"/>
    <w:rsid w:val="0098059A"/>
    <w:rsid w:val="00980BE5"/>
    <w:rsid w:val="0098108D"/>
    <w:rsid w:val="009812C8"/>
    <w:rsid w:val="00982238"/>
    <w:rsid w:val="0098224C"/>
    <w:rsid w:val="00982497"/>
    <w:rsid w:val="0098276C"/>
    <w:rsid w:val="00982AB2"/>
    <w:rsid w:val="00983B6F"/>
    <w:rsid w:val="00984361"/>
    <w:rsid w:val="009845A8"/>
    <w:rsid w:val="00984721"/>
    <w:rsid w:val="00984736"/>
    <w:rsid w:val="00984960"/>
    <w:rsid w:val="00984E12"/>
    <w:rsid w:val="00986187"/>
    <w:rsid w:val="0098688A"/>
    <w:rsid w:val="00987AD6"/>
    <w:rsid w:val="00990166"/>
    <w:rsid w:val="009905AA"/>
    <w:rsid w:val="009907B6"/>
    <w:rsid w:val="00990EAB"/>
    <w:rsid w:val="00990FA1"/>
    <w:rsid w:val="00991B4E"/>
    <w:rsid w:val="00991D20"/>
    <w:rsid w:val="0099276B"/>
    <w:rsid w:val="009929DF"/>
    <w:rsid w:val="00992DD2"/>
    <w:rsid w:val="00992DF3"/>
    <w:rsid w:val="0099348C"/>
    <w:rsid w:val="009934A8"/>
    <w:rsid w:val="00993986"/>
    <w:rsid w:val="00994427"/>
    <w:rsid w:val="0099539C"/>
    <w:rsid w:val="00995EB3"/>
    <w:rsid w:val="0099639B"/>
    <w:rsid w:val="009969A2"/>
    <w:rsid w:val="00996A6C"/>
    <w:rsid w:val="00996DF6"/>
    <w:rsid w:val="009A0077"/>
    <w:rsid w:val="009A0C88"/>
    <w:rsid w:val="009A10E2"/>
    <w:rsid w:val="009A171C"/>
    <w:rsid w:val="009A1F8F"/>
    <w:rsid w:val="009A2648"/>
    <w:rsid w:val="009A378E"/>
    <w:rsid w:val="009A3E99"/>
    <w:rsid w:val="009A4958"/>
    <w:rsid w:val="009A5677"/>
    <w:rsid w:val="009A6AEB"/>
    <w:rsid w:val="009A736B"/>
    <w:rsid w:val="009A7512"/>
    <w:rsid w:val="009A7664"/>
    <w:rsid w:val="009A76A3"/>
    <w:rsid w:val="009A7E68"/>
    <w:rsid w:val="009A7F84"/>
    <w:rsid w:val="009B0245"/>
    <w:rsid w:val="009B058A"/>
    <w:rsid w:val="009B074A"/>
    <w:rsid w:val="009B1120"/>
    <w:rsid w:val="009B1507"/>
    <w:rsid w:val="009B17FC"/>
    <w:rsid w:val="009B1BE0"/>
    <w:rsid w:val="009B2298"/>
    <w:rsid w:val="009B3F08"/>
    <w:rsid w:val="009B4A9E"/>
    <w:rsid w:val="009B4D04"/>
    <w:rsid w:val="009B6016"/>
    <w:rsid w:val="009B604B"/>
    <w:rsid w:val="009B61EF"/>
    <w:rsid w:val="009B6733"/>
    <w:rsid w:val="009B6C3B"/>
    <w:rsid w:val="009B73EA"/>
    <w:rsid w:val="009B7AEC"/>
    <w:rsid w:val="009C0D92"/>
    <w:rsid w:val="009C1953"/>
    <w:rsid w:val="009C2B47"/>
    <w:rsid w:val="009C2BC7"/>
    <w:rsid w:val="009C2FA3"/>
    <w:rsid w:val="009C374F"/>
    <w:rsid w:val="009C3CC0"/>
    <w:rsid w:val="009C40D8"/>
    <w:rsid w:val="009C458C"/>
    <w:rsid w:val="009C5931"/>
    <w:rsid w:val="009C6045"/>
    <w:rsid w:val="009C6799"/>
    <w:rsid w:val="009C6CE4"/>
    <w:rsid w:val="009C76C9"/>
    <w:rsid w:val="009C79C3"/>
    <w:rsid w:val="009D06A0"/>
    <w:rsid w:val="009D12C0"/>
    <w:rsid w:val="009D1496"/>
    <w:rsid w:val="009D1DBB"/>
    <w:rsid w:val="009D1FD6"/>
    <w:rsid w:val="009D28A7"/>
    <w:rsid w:val="009D28DF"/>
    <w:rsid w:val="009D2CD8"/>
    <w:rsid w:val="009D2F96"/>
    <w:rsid w:val="009D32FC"/>
    <w:rsid w:val="009D3C77"/>
    <w:rsid w:val="009D3CE3"/>
    <w:rsid w:val="009D43F7"/>
    <w:rsid w:val="009D492C"/>
    <w:rsid w:val="009D4E66"/>
    <w:rsid w:val="009D50BC"/>
    <w:rsid w:val="009D5CB3"/>
    <w:rsid w:val="009D5CB6"/>
    <w:rsid w:val="009D5D28"/>
    <w:rsid w:val="009D5D81"/>
    <w:rsid w:val="009D5D94"/>
    <w:rsid w:val="009D5DB0"/>
    <w:rsid w:val="009D718C"/>
    <w:rsid w:val="009D7BA2"/>
    <w:rsid w:val="009D7F14"/>
    <w:rsid w:val="009E0792"/>
    <w:rsid w:val="009E0FD7"/>
    <w:rsid w:val="009E1314"/>
    <w:rsid w:val="009E135A"/>
    <w:rsid w:val="009E19F4"/>
    <w:rsid w:val="009E1ED1"/>
    <w:rsid w:val="009E3EBE"/>
    <w:rsid w:val="009E4DCE"/>
    <w:rsid w:val="009E50FA"/>
    <w:rsid w:val="009E5807"/>
    <w:rsid w:val="009E5D1C"/>
    <w:rsid w:val="009E6B2F"/>
    <w:rsid w:val="009E70E4"/>
    <w:rsid w:val="009E7321"/>
    <w:rsid w:val="009F0A8D"/>
    <w:rsid w:val="009F0C42"/>
    <w:rsid w:val="009F0ED9"/>
    <w:rsid w:val="009F13A2"/>
    <w:rsid w:val="009F13EC"/>
    <w:rsid w:val="009F2796"/>
    <w:rsid w:val="009F3D4F"/>
    <w:rsid w:val="009F3D5F"/>
    <w:rsid w:val="009F3FD9"/>
    <w:rsid w:val="009F4411"/>
    <w:rsid w:val="009F511F"/>
    <w:rsid w:val="009F55A5"/>
    <w:rsid w:val="009F55E1"/>
    <w:rsid w:val="009F57FD"/>
    <w:rsid w:val="009F581B"/>
    <w:rsid w:val="009F6073"/>
    <w:rsid w:val="009F662E"/>
    <w:rsid w:val="009F694D"/>
    <w:rsid w:val="009F746D"/>
    <w:rsid w:val="00A00094"/>
    <w:rsid w:val="00A000CA"/>
    <w:rsid w:val="00A00BEA"/>
    <w:rsid w:val="00A00E99"/>
    <w:rsid w:val="00A00EA1"/>
    <w:rsid w:val="00A00FB3"/>
    <w:rsid w:val="00A01A55"/>
    <w:rsid w:val="00A01B24"/>
    <w:rsid w:val="00A021C0"/>
    <w:rsid w:val="00A02578"/>
    <w:rsid w:val="00A035C0"/>
    <w:rsid w:val="00A03845"/>
    <w:rsid w:val="00A04021"/>
    <w:rsid w:val="00A04205"/>
    <w:rsid w:val="00A04A2B"/>
    <w:rsid w:val="00A05037"/>
    <w:rsid w:val="00A0523E"/>
    <w:rsid w:val="00A064A0"/>
    <w:rsid w:val="00A0693A"/>
    <w:rsid w:val="00A069B7"/>
    <w:rsid w:val="00A07A86"/>
    <w:rsid w:val="00A07E23"/>
    <w:rsid w:val="00A07E4D"/>
    <w:rsid w:val="00A106B4"/>
    <w:rsid w:val="00A11D5B"/>
    <w:rsid w:val="00A11D60"/>
    <w:rsid w:val="00A12354"/>
    <w:rsid w:val="00A1245E"/>
    <w:rsid w:val="00A124F0"/>
    <w:rsid w:val="00A1263D"/>
    <w:rsid w:val="00A12725"/>
    <w:rsid w:val="00A1272A"/>
    <w:rsid w:val="00A128C8"/>
    <w:rsid w:val="00A12EE6"/>
    <w:rsid w:val="00A13410"/>
    <w:rsid w:val="00A141CD"/>
    <w:rsid w:val="00A14239"/>
    <w:rsid w:val="00A14272"/>
    <w:rsid w:val="00A14613"/>
    <w:rsid w:val="00A14BD2"/>
    <w:rsid w:val="00A156ED"/>
    <w:rsid w:val="00A16EF1"/>
    <w:rsid w:val="00A17197"/>
    <w:rsid w:val="00A1770F"/>
    <w:rsid w:val="00A17916"/>
    <w:rsid w:val="00A17F96"/>
    <w:rsid w:val="00A20BA2"/>
    <w:rsid w:val="00A21647"/>
    <w:rsid w:val="00A21D02"/>
    <w:rsid w:val="00A228EA"/>
    <w:rsid w:val="00A229AA"/>
    <w:rsid w:val="00A22D63"/>
    <w:rsid w:val="00A230F5"/>
    <w:rsid w:val="00A2384A"/>
    <w:rsid w:val="00A23E04"/>
    <w:rsid w:val="00A2519B"/>
    <w:rsid w:val="00A258B5"/>
    <w:rsid w:val="00A2590E"/>
    <w:rsid w:val="00A25EA4"/>
    <w:rsid w:val="00A2664B"/>
    <w:rsid w:val="00A26FE4"/>
    <w:rsid w:val="00A271B8"/>
    <w:rsid w:val="00A274E6"/>
    <w:rsid w:val="00A279E2"/>
    <w:rsid w:val="00A3091E"/>
    <w:rsid w:val="00A30933"/>
    <w:rsid w:val="00A30BCD"/>
    <w:rsid w:val="00A311B5"/>
    <w:rsid w:val="00A31271"/>
    <w:rsid w:val="00A3136C"/>
    <w:rsid w:val="00A31534"/>
    <w:rsid w:val="00A32C94"/>
    <w:rsid w:val="00A32F30"/>
    <w:rsid w:val="00A334B3"/>
    <w:rsid w:val="00A341A4"/>
    <w:rsid w:val="00A34423"/>
    <w:rsid w:val="00A346D4"/>
    <w:rsid w:val="00A349F8"/>
    <w:rsid w:val="00A34A23"/>
    <w:rsid w:val="00A34C84"/>
    <w:rsid w:val="00A34DFD"/>
    <w:rsid w:val="00A35A1C"/>
    <w:rsid w:val="00A35A6B"/>
    <w:rsid w:val="00A35BAD"/>
    <w:rsid w:val="00A35ED0"/>
    <w:rsid w:val="00A36267"/>
    <w:rsid w:val="00A369E3"/>
    <w:rsid w:val="00A36CB2"/>
    <w:rsid w:val="00A37C80"/>
    <w:rsid w:val="00A40473"/>
    <w:rsid w:val="00A40B97"/>
    <w:rsid w:val="00A41381"/>
    <w:rsid w:val="00A4149B"/>
    <w:rsid w:val="00A42133"/>
    <w:rsid w:val="00A421E8"/>
    <w:rsid w:val="00A42D5F"/>
    <w:rsid w:val="00A43589"/>
    <w:rsid w:val="00A4407D"/>
    <w:rsid w:val="00A4414F"/>
    <w:rsid w:val="00A44184"/>
    <w:rsid w:val="00A44310"/>
    <w:rsid w:val="00A445A4"/>
    <w:rsid w:val="00A44654"/>
    <w:rsid w:val="00A44CBE"/>
    <w:rsid w:val="00A44D2B"/>
    <w:rsid w:val="00A4504C"/>
    <w:rsid w:val="00A4640B"/>
    <w:rsid w:val="00A46956"/>
    <w:rsid w:val="00A4753A"/>
    <w:rsid w:val="00A47672"/>
    <w:rsid w:val="00A47B57"/>
    <w:rsid w:val="00A47F7B"/>
    <w:rsid w:val="00A515B3"/>
    <w:rsid w:val="00A5176B"/>
    <w:rsid w:val="00A52019"/>
    <w:rsid w:val="00A52570"/>
    <w:rsid w:val="00A5274D"/>
    <w:rsid w:val="00A53F6D"/>
    <w:rsid w:val="00A541EF"/>
    <w:rsid w:val="00A54BC4"/>
    <w:rsid w:val="00A55D41"/>
    <w:rsid w:val="00A567B4"/>
    <w:rsid w:val="00A602AB"/>
    <w:rsid w:val="00A6091A"/>
    <w:rsid w:val="00A60B1A"/>
    <w:rsid w:val="00A61070"/>
    <w:rsid w:val="00A610BC"/>
    <w:rsid w:val="00A6124D"/>
    <w:rsid w:val="00A613A2"/>
    <w:rsid w:val="00A634F0"/>
    <w:rsid w:val="00A6457C"/>
    <w:rsid w:val="00A65720"/>
    <w:rsid w:val="00A65E17"/>
    <w:rsid w:val="00A65EB7"/>
    <w:rsid w:val="00A66179"/>
    <w:rsid w:val="00A66AFB"/>
    <w:rsid w:val="00A66DC3"/>
    <w:rsid w:val="00A66ED9"/>
    <w:rsid w:val="00A673CB"/>
    <w:rsid w:val="00A67DF7"/>
    <w:rsid w:val="00A67E4F"/>
    <w:rsid w:val="00A703F1"/>
    <w:rsid w:val="00A709E6"/>
    <w:rsid w:val="00A711C5"/>
    <w:rsid w:val="00A71EEA"/>
    <w:rsid w:val="00A7206F"/>
    <w:rsid w:val="00A72338"/>
    <w:rsid w:val="00A72A17"/>
    <w:rsid w:val="00A73297"/>
    <w:rsid w:val="00A73459"/>
    <w:rsid w:val="00A737D1"/>
    <w:rsid w:val="00A74112"/>
    <w:rsid w:val="00A7450E"/>
    <w:rsid w:val="00A74783"/>
    <w:rsid w:val="00A751EF"/>
    <w:rsid w:val="00A75337"/>
    <w:rsid w:val="00A75C10"/>
    <w:rsid w:val="00A77780"/>
    <w:rsid w:val="00A7785E"/>
    <w:rsid w:val="00A8029A"/>
    <w:rsid w:val="00A80F27"/>
    <w:rsid w:val="00A811B8"/>
    <w:rsid w:val="00A812B1"/>
    <w:rsid w:val="00A815A2"/>
    <w:rsid w:val="00A82571"/>
    <w:rsid w:val="00A828C9"/>
    <w:rsid w:val="00A839F4"/>
    <w:rsid w:val="00A83F2C"/>
    <w:rsid w:val="00A8463A"/>
    <w:rsid w:val="00A8563C"/>
    <w:rsid w:val="00A85A16"/>
    <w:rsid w:val="00A86240"/>
    <w:rsid w:val="00A867E8"/>
    <w:rsid w:val="00A8698C"/>
    <w:rsid w:val="00A86A9A"/>
    <w:rsid w:val="00A86B00"/>
    <w:rsid w:val="00A8757B"/>
    <w:rsid w:val="00A8795E"/>
    <w:rsid w:val="00A87AB2"/>
    <w:rsid w:val="00A87C68"/>
    <w:rsid w:val="00A909E1"/>
    <w:rsid w:val="00A911D1"/>
    <w:rsid w:val="00A91E1C"/>
    <w:rsid w:val="00A927DA"/>
    <w:rsid w:val="00A92DE3"/>
    <w:rsid w:val="00A9306C"/>
    <w:rsid w:val="00A9441C"/>
    <w:rsid w:val="00A945FF"/>
    <w:rsid w:val="00A94FD5"/>
    <w:rsid w:val="00A957F0"/>
    <w:rsid w:val="00A95A4C"/>
    <w:rsid w:val="00A96725"/>
    <w:rsid w:val="00A96C2B"/>
    <w:rsid w:val="00A97399"/>
    <w:rsid w:val="00A979A9"/>
    <w:rsid w:val="00AA0443"/>
    <w:rsid w:val="00AA0A85"/>
    <w:rsid w:val="00AA1C64"/>
    <w:rsid w:val="00AA282A"/>
    <w:rsid w:val="00AA34F4"/>
    <w:rsid w:val="00AA3D0A"/>
    <w:rsid w:val="00AA3F12"/>
    <w:rsid w:val="00AA4788"/>
    <w:rsid w:val="00AA47C6"/>
    <w:rsid w:val="00AA535D"/>
    <w:rsid w:val="00AA542A"/>
    <w:rsid w:val="00AA5C3E"/>
    <w:rsid w:val="00AA5FD7"/>
    <w:rsid w:val="00AA6A45"/>
    <w:rsid w:val="00AA6E63"/>
    <w:rsid w:val="00AA7420"/>
    <w:rsid w:val="00AA765F"/>
    <w:rsid w:val="00AA780C"/>
    <w:rsid w:val="00AA78CF"/>
    <w:rsid w:val="00AB060F"/>
    <w:rsid w:val="00AB0AA0"/>
    <w:rsid w:val="00AB0AC2"/>
    <w:rsid w:val="00AB130C"/>
    <w:rsid w:val="00AB151D"/>
    <w:rsid w:val="00AB18C2"/>
    <w:rsid w:val="00AB18E8"/>
    <w:rsid w:val="00AB268C"/>
    <w:rsid w:val="00AB2D1D"/>
    <w:rsid w:val="00AB3289"/>
    <w:rsid w:val="00AB3CDF"/>
    <w:rsid w:val="00AB4440"/>
    <w:rsid w:val="00AB4DAC"/>
    <w:rsid w:val="00AB5FF4"/>
    <w:rsid w:val="00AB7B97"/>
    <w:rsid w:val="00AB7FB7"/>
    <w:rsid w:val="00AC031A"/>
    <w:rsid w:val="00AC09F7"/>
    <w:rsid w:val="00AC0DEE"/>
    <w:rsid w:val="00AC191B"/>
    <w:rsid w:val="00AC1A06"/>
    <w:rsid w:val="00AC1B3E"/>
    <w:rsid w:val="00AC2C37"/>
    <w:rsid w:val="00AC3448"/>
    <w:rsid w:val="00AC3749"/>
    <w:rsid w:val="00AC47A6"/>
    <w:rsid w:val="00AC540F"/>
    <w:rsid w:val="00AC572B"/>
    <w:rsid w:val="00AC5B86"/>
    <w:rsid w:val="00AC604B"/>
    <w:rsid w:val="00AC6DB5"/>
    <w:rsid w:val="00AC72D3"/>
    <w:rsid w:val="00AC7923"/>
    <w:rsid w:val="00AC7B78"/>
    <w:rsid w:val="00AD093C"/>
    <w:rsid w:val="00AD163B"/>
    <w:rsid w:val="00AD1951"/>
    <w:rsid w:val="00AD1D78"/>
    <w:rsid w:val="00AD2338"/>
    <w:rsid w:val="00AD2A52"/>
    <w:rsid w:val="00AD2CA2"/>
    <w:rsid w:val="00AD3196"/>
    <w:rsid w:val="00AD3780"/>
    <w:rsid w:val="00AD3B79"/>
    <w:rsid w:val="00AD40A7"/>
    <w:rsid w:val="00AD5667"/>
    <w:rsid w:val="00AD5700"/>
    <w:rsid w:val="00AD62FB"/>
    <w:rsid w:val="00AD66A6"/>
    <w:rsid w:val="00AD6B0C"/>
    <w:rsid w:val="00AD6F9D"/>
    <w:rsid w:val="00AE08E7"/>
    <w:rsid w:val="00AE0B67"/>
    <w:rsid w:val="00AE0C50"/>
    <w:rsid w:val="00AE12FC"/>
    <w:rsid w:val="00AE14D8"/>
    <w:rsid w:val="00AE1C34"/>
    <w:rsid w:val="00AE301B"/>
    <w:rsid w:val="00AE368C"/>
    <w:rsid w:val="00AE4642"/>
    <w:rsid w:val="00AE5427"/>
    <w:rsid w:val="00AE559A"/>
    <w:rsid w:val="00AE5796"/>
    <w:rsid w:val="00AE5927"/>
    <w:rsid w:val="00AE5D38"/>
    <w:rsid w:val="00AE71A1"/>
    <w:rsid w:val="00AE7B41"/>
    <w:rsid w:val="00AE7DC8"/>
    <w:rsid w:val="00AF01EB"/>
    <w:rsid w:val="00AF0704"/>
    <w:rsid w:val="00AF085C"/>
    <w:rsid w:val="00AF0998"/>
    <w:rsid w:val="00AF0A3B"/>
    <w:rsid w:val="00AF10B1"/>
    <w:rsid w:val="00AF12D3"/>
    <w:rsid w:val="00AF206C"/>
    <w:rsid w:val="00AF2648"/>
    <w:rsid w:val="00AF30D7"/>
    <w:rsid w:val="00AF38EB"/>
    <w:rsid w:val="00AF3911"/>
    <w:rsid w:val="00AF3BD3"/>
    <w:rsid w:val="00AF4728"/>
    <w:rsid w:val="00AF5440"/>
    <w:rsid w:val="00AF578F"/>
    <w:rsid w:val="00AF5CDD"/>
    <w:rsid w:val="00B003B4"/>
    <w:rsid w:val="00B0057F"/>
    <w:rsid w:val="00B00A59"/>
    <w:rsid w:val="00B01967"/>
    <w:rsid w:val="00B01BF5"/>
    <w:rsid w:val="00B01E22"/>
    <w:rsid w:val="00B04152"/>
    <w:rsid w:val="00B045DD"/>
    <w:rsid w:val="00B045F4"/>
    <w:rsid w:val="00B049BE"/>
    <w:rsid w:val="00B050CF"/>
    <w:rsid w:val="00B05B12"/>
    <w:rsid w:val="00B06508"/>
    <w:rsid w:val="00B06E6E"/>
    <w:rsid w:val="00B06F94"/>
    <w:rsid w:val="00B073C0"/>
    <w:rsid w:val="00B074BE"/>
    <w:rsid w:val="00B076F3"/>
    <w:rsid w:val="00B07B3F"/>
    <w:rsid w:val="00B10714"/>
    <w:rsid w:val="00B10FB4"/>
    <w:rsid w:val="00B11314"/>
    <w:rsid w:val="00B11F66"/>
    <w:rsid w:val="00B120A3"/>
    <w:rsid w:val="00B12C66"/>
    <w:rsid w:val="00B1414C"/>
    <w:rsid w:val="00B14AE5"/>
    <w:rsid w:val="00B15026"/>
    <w:rsid w:val="00B170FA"/>
    <w:rsid w:val="00B171BA"/>
    <w:rsid w:val="00B20251"/>
    <w:rsid w:val="00B204C7"/>
    <w:rsid w:val="00B2057C"/>
    <w:rsid w:val="00B206A0"/>
    <w:rsid w:val="00B20AD0"/>
    <w:rsid w:val="00B218FB"/>
    <w:rsid w:val="00B21B5C"/>
    <w:rsid w:val="00B21BA1"/>
    <w:rsid w:val="00B21EC9"/>
    <w:rsid w:val="00B221FB"/>
    <w:rsid w:val="00B22C80"/>
    <w:rsid w:val="00B22D4E"/>
    <w:rsid w:val="00B24194"/>
    <w:rsid w:val="00B24580"/>
    <w:rsid w:val="00B248BA"/>
    <w:rsid w:val="00B248D9"/>
    <w:rsid w:val="00B25336"/>
    <w:rsid w:val="00B25E17"/>
    <w:rsid w:val="00B26219"/>
    <w:rsid w:val="00B2688D"/>
    <w:rsid w:val="00B2747F"/>
    <w:rsid w:val="00B27B96"/>
    <w:rsid w:val="00B27EDF"/>
    <w:rsid w:val="00B30340"/>
    <w:rsid w:val="00B3061D"/>
    <w:rsid w:val="00B306CD"/>
    <w:rsid w:val="00B31C81"/>
    <w:rsid w:val="00B32591"/>
    <w:rsid w:val="00B3294F"/>
    <w:rsid w:val="00B3306B"/>
    <w:rsid w:val="00B33A0C"/>
    <w:rsid w:val="00B33BDE"/>
    <w:rsid w:val="00B341D0"/>
    <w:rsid w:val="00B34528"/>
    <w:rsid w:val="00B34E6E"/>
    <w:rsid w:val="00B35A38"/>
    <w:rsid w:val="00B36915"/>
    <w:rsid w:val="00B36A59"/>
    <w:rsid w:val="00B36CC2"/>
    <w:rsid w:val="00B3767F"/>
    <w:rsid w:val="00B378D1"/>
    <w:rsid w:val="00B401DE"/>
    <w:rsid w:val="00B40477"/>
    <w:rsid w:val="00B40545"/>
    <w:rsid w:val="00B405E1"/>
    <w:rsid w:val="00B4083A"/>
    <w:rsid w:val="00B4138C"/>
    <w:rsid w:val="00B415D4"/>
    <w:rsid w:val="00B41D2E"/>
    <w:rsid w:val="00B42CF1"/>
    <w:rsid w:val="00B42D7C"/>
    <w:rsid w:val="00B43017"/>
    <w:rsid w:val="00B434F8"/>
    <w:rsid w:val="00B43DEE"/>
    <w:rsid w:val="00B45144"/>
    <w:rsid w:val="00B451C4"/>
    <w:rsid w:val="00B45589"/>
    <w:rsid w:val="00B47042"/>
    <w:rsid w:val="00B479EC"/>
    <w:rsid w:val="00B5083D"/>
    <w:rsid w:val="00B5097B"/>
    <w:rsid w:val="00B509DF"/>
    <w:rsid w:val="00B51225"/>
    <w:rsid w:val="00B51412"/>
    <w:rsid w:val="00B5159D"/>
    <w:rsid w:val="00B51FCF"/>
    <w:rsid w:val="00B520DA"/>
    <w:rsid w:val="00B52872"/>
    <w:rsid w:val="00B52D93"/>
    <w:rsid w:val="00B5322A"/>
    <w:rsid w:val="00B535B6"/>
    <w:rsid w:val="00B55407"/>
    <w:rsid w:val="00B554D2"/>
    <w:rsid w:val="00B555A1"/>
    <w:rsid w:val="00B55BDE"/>
    <w:rsid w:val="00B55C79"/>
    <w:rsid w:val="00B55F67"/>
    <w:rsid w:val="00B565B3"/>
    <w:rsid w:val="00B5675D"/>
    <w:rsid w:val="00B56E6C"/>
    <w:rsid w:val="00B57614"/>
    <w:rsid w:val="00B57669"/>
    <w:rsid w:val="00B5777A"/>
    <w:rsid w:val="00B57A25"/>
    <w:rsid w:val="00B608CD"/>
    <w:rsid w:val="00B614BF"/>
    <w:rsid w:val="00B6182C"/>
    <w:rsid w:val="00B624DA"/>
    <w:rsid w:val="00B63AC7"/>
    <w:rsid w:val="00B63B00"/>
    <w:rsid w:val="00B63B1D"/>
    <w:rsid w:val="00B642DB"/>
    <w:rsid w:val="00B647AE"/>
    <w:rsid w:val="00B659BC"/>
    <w:rsid w:val="00B65D02"/>
    <w:rsid w:val="00B65E0D"/>
    <w:rsid w:val="00B65EB2"/>
    <w:rsid w:val="00B663C0"/>
    <w:rsid w:val="00B66611"/>
    <w:rsid w:val="00B6687A"/>
    <w:rsid w:val="00B66E4C"/>
    <w:rsid w:val="00B66FB9"/>
    <w:rsid w:val="00B67ED7"/>
    <w:rsid w:val="00B7145A"/>
    <w:rsid w:val="00B7164A"/>
    <w:rsid w:val="00B71FD7"/>
    <w:rsid w:val="00B72179"/>
    <w:rsid w:val="00B72210"/>
    <w:rsid w:val="00B727CE"/>
    <w:rsid w:val="00B729BB"/>
    <w:rsid w:val="00B72F21"/>
    <w:rsid w:val="00B73271"/>
    <w:rsid w:val="00B734B4"/>
    <w:rsid w:val="00B73777"/>
    <w:rsid w:val="00B7447C"/>
    <w:rsid w:val="00B74F8C"/>
    <w:rsid w:val="00B753DD"/>
    <w:rsid w:val="00B753F8"/>
    <w:rsid w:val="00B75414"/>
    <w:rsid w:val="00B758E4"/>
    <w:rsid w:val="00B762B3"/>
    <w:rsid w:val="00B76C9D"/>
    <w:rsid w:val="00B76E52"/>
    <w:rsid w:val="00B76FA8"/>
    <w:rsid w:val="00B772B7"/>
    <w:rsid w:val="00B77BC6"/>
    <w:rsid w:val="00B80162"/>
    <w:rsid w:val="00B805AF"/>
    <w:rsid w:val="00B810B5"/>
    <w:rsid w:val="00B8111F"/>
    <w:rsid w:val="00B8164B"/>
    <w:rsid w:val="00B81FA6"/>
    <w:rsid w:val="00B82479"/>
    <w:rsid w:val="00B82D3B"/>
    <w:rsid w:val="00B82D72"/>
    <w:rsid w:val="00B83E51"/>
    <w:rsid w:val="00B83EE0"/>
    <w:rsid w:val="00B846D2"/>
    <w:rsid w:val="00B84C6B"/>
    <w:rsid w:val="00B84F9E"/>
    <w:rsid w:val="00B8503E"/>
    <w:rsid w:val="00B85087"/>
    <w:rsid w:val="00B850A8"/>
    <w:rsid w:val="00B863BD"/>
    <w:rsid w:val="00B86CCD"/>
    <w:rsid w:val="00B86F78"/>
    <w:rsid w:val="00B86FC2"/>
    <w:rsid w:val="00B9046F"/>
    <w:rsid w:val="00B90613"/>
    <w:rsid w:val="00B90630"/>
    <w:rsid w:val="00B92183"/>
    <w:rsid w:val="00B92776"/>
    <w:rsid w:val="00B92A7E"/>
    <w:rsid w:val="00B93299"/>
    <w:rsid w:val="00B933A9"/>
    <w:rsid w:val="00B94AD9"/>
    <w:rsid w:val="00B94C1F"/>
    <w:rsid w:val="00B94F82"/>
    <w:rsid w:val="00B9521F"/>
    <w:rsid w:val="00B956C3"/>
    <w:rsid w:val="00B95714"/>
    <w:rsid w:val="00B961C0"/>
    <w:rsid w:val="00B97F29"/>
    <w:rsid w:val="00BA0DF5"/>
    <w:rsid w:val="00BA1581"/>
    <w:rsid w:val="00BA1596"/>
    <w:rsid w:val="00BA1C32"/>
    <w:rsid w:val="00BA2025"/>
    <w:rsid w:val="00BA2432"/>
    <w:rsid w:val="00BA2641"/>
    <w:rsid w:val="00BA3448"/>
    <w:rsid w:val="00BA404C"/>
    <w:rsid w:val="00BA485E"/>
    <w:rsid w:val="00BA618D"/>
    <w:rsid w:val="00BA6DCE"/>
    <w:rsid w:val="00BA7408"/>
    <w:rsid w:val="00BA75EB"/>
    <w:rsid w:val="00BA76FF"/>
    <w:rsid w:val="00BA79E9"/>
    <w:rsid w:val="00BA7C79"/>
    <w:rsid w:val="00BB0046"/>
    <w:rsid w:val="00BB0933"/>
    <w:rsid w:val="00BB09B9"/>
    <w:rsid w:val="00BB0E17"/>
    <w:rsid w:val="00BB1B2B"/>
    <w:rsid w:val="00BB2061"/>
    <w:rsid w:val="00BB2970"/>
    <w:rsid w:val="00BB3899"/>
    <w:rsid w:val="00BB45C8"/>
    <w:rsid w:val="00BB484B"/>
    <w:rsid w:val="00BB4AB2"/>
    <w:rsid w:val="00BB5334"/>
    <w:rsid w:val="00BB6208"/>
    <w:rsid w:val="00BB669B"/>
    <w:rsid w:val="00BB6838"/>
    <w:rsid w:val="00BB6D76"/>
    <w:rsid w:val="00BB7627"/>
    <w:rsid w:val="00BB7704"/>
    <w:rsid w:val="00BB774A"/>
    <w:rsid w:val="00BB77DA"/>
    <w:rsid w:val="00BB79E1"/>
    <w:rsid w:val="00BB7F25"/>
    <w:rsid w:val="00BC0324"/>
    <w:rsid w:val="00BC0413"/>
    <w:rsid w:val="00BC0754"/>
    <w:rsid w:val="00BC0E42"/>
    <w:rsid w:val="00BC135A"/>
    <w:rsid w:val="00BC24AC"/>
    <w:rsid w:val="00BC257E"/>
    <w:rsid w:val="00BC2678"/>
    <w:rsid w:val="00BC2768"/>
    <w:rsid w:val="00BC31CF"/>
    <w:rsid w:val="00BC3A8A"/>
    <w:rsid w:val="00BC4651"/>
    <w:rsid w:val="00BC47F5"/>
    <w:rsid w:val="00BC4954"/>
    <w:rsid w:val="00BC4A04"/>
    <w:rsid w:val="00BC5786"/>
    <w:rsid w:val="00BC5B1C"/>
    <w:rsid w:val="00BC5BFD"/>
    <w:rsid w:val="00BC5F13"/>
    <w:rsid w:val="00BC5FB6"/>
    <w:rsid w:val="00BC67A7"/>
    <w:rsid w:val="00BC6EC8"/>
    <w:rsid w:val="00BC75B6"/>
    <w:rsid w:val="00BC7676"/>
    <w:rsid w:val="00BC780B"/>
    <w:rsid w:val="00BD1618"/>
    <w:rsid w:val="00BD253A"/>
    <w:rsid w:val="00BD4063"/>
    <w:rsid w:val="00BD40A9"/>
    <w:rsid w:val="00BD53C2"/>
    <w:rsid w:val="00BD5AFB"/>
    <w:rsid w:val="00BD5B66"/>
    <w:rsid w:val="00BD7379"/>
    <w:rsid w:val="00BD7498"/>
    <w:rsid w:val="00BD7926"/>
    <w:rsid w:val="00BE027E"/>
    <w:rsid w:val="00BE1727"/>
    <w:rsid w:val="00BE1A36"/>
    <w:rsid w:val="00BE1CB9"/>
    <w:rsid w:val="00BE20BD"/>
    <w:rsid w:val="00BE253F"/>
    <w:rsid w:val="00BE26B5"/>
    <w:rsid w:val="00BE4258"/>
    <w:rsid w:val="00BE4CDF"/>
    <w:rsid w:val="00BE64DC"/>
    <w:rsid w:val="00BE657E"/>
    <w:rsid w:val="00BE7316"/>
    <w:rsid w:val="00BF0697"/>
    <w:rsid w:val="00BF07EF"/>
    <w:rsid w:val="00BF0EC2"/>
    <w:rsid w:val="00BF1331"/>
    <w:rsid w:val="00BF13B7"/>
    <w:rsid w:val="00BF141D"/>
    <w:rsid w:val="00BF33E6"/>
    <w:rsid w:val="00BF347A"/>
    <w:rsid w:val="00BF3FC3"/>
    <w:rsid w:val="00BF4CAA"/>
    <w:rsid w:val="00BF5579"/>
    <w:rsid w:val="00BF5629"/>
    <w:rsid w:val="00BF5B83"/>
    <w:rsid w:val="00BF6261"/>
    <w:rsid w:val="00BF6503"/>
    <w:rsid w:val="00BF6912"/>
    <w:rsid w:val="00C000E3"/>
    <w:rsid w:val="00C005EF"/>
    <w:rsid w:val="00C00803"/>
    <w:rsid w:val="00C00B32"/>
    <w:rsid w:val="00C00D35"/>
    <w:rsid w:val="00C00F09"/>
    <w:rsid w:val="00C01BB4"/>
    <w:rsid w:val="00C025F6"/>
    <w:rsid w:val="00C02954"/>
    <w:rsid w:val="00C03595"/>
    <w:rsid w:val="00C03619"/>
    <w:rsid w:val="00C036E5"/>
    <w:rsid w:val="00C03777"/>
    <w:rsid w:val="00C03B47"/>
    <w:rsid w:val="00C0569F"/>
    <w:rsid w:val="00C05EB1"/>
    <w:rsid w:val="00C069CA"/>
    <w:rsid w:val="00C06D14"/>
    <w:rsid w:val="00C06DFD"/>
    <w:rsid w:val="00C06E32"/>
    <w:rsid w:val="00C07CAC"/>
    <w:rsid w:val="00C10F54"/>
    <w:rsid w:val="00C112AD"/>
    <w:rsid w:val="00C11365"/>
    <w:rsid w:val="00C1228C"/>
    <w:rsid w:val="00C1397B"/>
    <w:rsid w:val="00C13A7B"/>
    <w:rsid w:val="00C13AA8"/>
    <w:rsid w:val="00C13D71"/>
    <w:rsid w:val="00C14212"/>
    <w:rsid w:val="00C154B7"/>
    <w:rsid w:val="00C164CC"/>
    <w:rsid w:val="00C16BCF"/>
    <w:rsid w:val="00C16FA3"/>
    <w:rsid w:val="00C171D4"/>
    <w:rsid w:val="00C1756B"/>
    <w:rsid w:val="00C17723"/>
    <w:rsid w:val="00C20070"/>
    <w:rsid w:val="00C205A5"/>
    <w:rsid w:val="00C205E2"/>
    <w:rsid w:val="00C215A1"/>
    <w:rsid w:val="00C215F8"/>
    <w:rsid w:val="00C21DA1"/>
    <w:rsid w:val="00C22110"/>
    <w:rsid w:val="00C2230D"/>
    <w:rsid w:val="00C22CBD"/>
    <w:rsid w:val="00C22DCC"/>
    <w:rsid w:val="00C22E50"/>
    <w:rsid w:val="00C2300A"/>
    <w:rsid w:val="00C230CE"/>
    <w:rsid w:val="00C2391D"/>
    <w:rsid w:val="00C23CF5"/>
    <w:rsid w:val="00C24149"/>
    <w:rsid w:val="00C24155"/>
    <w:rsid w:val="00C24656"/>
    <w:rsid w:val="00C249D9"/>
    <w:rsid w:val="00C24D37"/>
    <w:rsid w:val="00C24F86"/>
    <w:rsid w:val="00C25507"/>
    <w:rsid w:val="00C25563"/>
    <w:rsid w:val="00C25A4B"/>
    <w:rsid w:val="00C25A62"/>
    <w:rsid w:val="00C26AE5"/>
    <w:rsid w:val="00C27B1F"/>
    <w:rsid w:val="00C27C69"/>
    <w:rsid w:val="00C300F1"/>
    <w:rsid w:val="00C30E93"/>
    <w:rsid w:val="00C31000"/>
    <w:rsid w:val="00C31156"/>
    <w:rsid w:val="00C31C03"/>
    <w:rsid w:val="00C32526"/>
    <w:rsid w:val="00C32992"/>
    <w:rsid w:val="00C32CDD"/>
    <w:rsid w:val="00C3300E"/>
    <w:rsid w:val="00C34180"/>
    <w:rsid w:val="00C34287"/>
    <w:rsid w:val="00C345AA"/>
    <w:rsid w:val="00C349CD"/>
    <w:rsid w:val="00C353C7"/>
    <w:rsid w:val="00C35A01"/>
    <w:rsid w:val="00C35F62"/>
    <w:rsid w:val="00C36574"/>
    <w:rsid w:val="00C366EA"/>
    <w:rsid w:val="00C37150"/>
    <w:rsid w:val="00C37910"/>
    <w:rsid w:val="00C40233"/>
    <w:rsid w:val="00C40420"/>
    <w:rsid w:val="00C406B1"/>
    <w:rsid w:val="00C4140A"/>
    <w:rsid w:val="00C42B3E"/>
    <w:rsid w:val="00C42B79"/>
    <w:rsid w:val="00C4416A"/>
    <w:rsid w:val="00C44B6A"/>
    <w:rsid w:val="00C453D6"/>
    <w:rsid w:val="00C4560D"/>
    <w:rsid w:val="00C459BB"/>
    <w:rsid w:val="00C45B65"/>
    <w:rsid w:val="00C45EC8"/>
    <w:rsid w:val="00C45F9F"/>
    <w:rsid w:val="00C46003"/>
    <w:rsid w:val="00C462EA"/>
    <w:rsid w:val="00C47239"/>
    <w:rsid w:val="00C47B4B"/>
    <w:rsid w:val="00C47EC4"/>
    <w:rsid w:val="00C50656"/>
    <w:rsid w:val="00C506BE"/>
    <w:rsid w:val="00C50765"/>
    <w:rsid w:val="00C50C52"/>
    <w:rsid w:val="00C51790"/>
    <w:rsid w:val="00C51BE1"/>
    <w:rsid w:val="00C51E3C"/>
    <w:rsid w:val="00C52AED"/>
    <w:rsid w:val="00C532F4"/>
    <w:rsid w:val="00C53BE3"/>
    <w:rsid w:val="00C53D0F"/>
    <w:rsid w:val="00C54007"/>
    <w:rsid w:val="00C54BCE"/>
    <w:rsid w:val="00C54FC2"/>
    <w:rsid w:val="00C55665"/>
    <w:rsid w:val="00C56857"/>
    <w:rsid w:val="00C56AD6"/>
    <w:rsid w:val="00C56CAE"/>
    <w:rsid w:val="00C570F4"/>
    <w:rsid w:val="00C601BE"/>
    <w:rsid w:val="00C601DB"/>
    <w:rsid w:val="00C60DAF"/>
    <w:rsid w:val="00C63F0D"/>
    <w:rsid w:val="00C640A1"/>
    <w:rsid w:val="00C647AC"/>
    <w:rsid w:val="00C64858"/>
    <w:rsid w:val="00C6499A"/>
    <w:rsid w:val="00C64A3D"/>
    <w:rsid w:val="00C64B05"/>
    <w:rsid w:val="00C64B30"/>
    <w:rsid w:val="00C64D3E"/>
    <w:rsid w:val="00C65882"/>
    <w:rsid w:val="00C66827"/>
    <w:rsid w:val="00C6732B"/>
    <w:rsid w:val="00C673F2"/>
    <w:rsid w:val="00C676E1"/>
    <w:rsid w:val="00C702AD"/>
    <w:rsid w:val="00C714F6"/>
    <w:rsid w:val="00C723B1"/>
    <w:rsid w:val="00C727F8"/>
    <w:rsid w:val="00C72C2D"/>
    <w:rsid w:val="00C733A4"/>
    <w:rsid w:val="00C73540"/>
    <w:rsid w:val="00C735C8"/>
    <w:rsid w:val="00C73A81"/>
    <w:rsid w:val="00C74533"/>
    <w:rsid w:val="00C749D5"/>
    <w:rsid w:val="00C75BF7"/>
    <w:rsid w:val="00C76AE5"/>
    <w:rsid w:val="00C7721C"/>
    <w:rsid w:val="00C77906"/>
    <w:rsid w:val="00C801E3"/>
    <w:rsid w:val="00C81B1E"/>
    <w:rsid w:val="00C81D93"/>
    <w:rsid w:val="00C81FFA"/>
    <w:rsid w:val="00C82D42"/>
    <w:rsid w:val="00C82F89"/>
    <w:rsid w:val="00C82FDB"/>
    <w:rsid w:val="00C83084"/>
    <w:rsid w:val="00C8351B"/>
    <w:rsid w:val="00C83B0B"/>
    <w:rsid w:val="00C83E1D"/>
    <w:rsid w:val="00C84438"/>
    <w:rsid w:val="00C850D6"/>
    <w:rsid w:val="00C855D7"/>
    <w:rsid w:val="00C86ABE"/>
    <w:rsid w:val="00C86E90"/>
    <w:rsid w:val="00C87DAE"/>
    <w:rsid w:val="00C87E48"/>
    <w:rsid w:val="00C904C0"/>
    <w:rsid w:val="00C914CB"/>
    <w:rsid w:val="00C91BC8"/>
    <w:rsid w:val="00C9349B"/>
    <w:rsid w:val="00C935D3"/>
    <w:rsid w:val="00C93917"/>
    <w:rsid w:val="00C93920"/>
    <w:rsid w:val="00C939EC"/>
    <w:rsid w:val="00C93D16"/>
    <w:rsid w:val="00C944B0"/>
    <w:rsid w:val="00C95084"/>
    <w:rsid w:val="00C95676"/>
    <w:rsid w:val="00C96184"/>
    <w:rsid w:val="00C96562"/>
    <w:rsid w:val="00C976D2"/>
    <w:rsid w:val="00C976D8"/>
    <w:rsid w:val="00CA0439"/>
    <w:rsid w:val="00CA0686"/>
    <w:rsid w:val="00CA0CC2"/>
    <w:rsid w:val="00CA0E4B"/>
    <w:rsid w:val="00CA12DE"/>
    <w:rsid w:val="00CA13E7"/>
    <w:rsid w:val="00CA2522"/>
    <w:rsid w:val="00CA2D8D"/>
    <w:rsid w:val="00CA328B"/>
    <w:rsid w:val="00CA4138"/>
    <w:rsid w:val="00CA4E6E"/>
    <w:rsid w:val="00CA5188"/>
    <w:rsid w:val="00CA5646"/>
    <w:rsid w:val="00CA5718"/>
    <w:rsid w:val="00CA5806"/>
    <w:rsid w:val="00CA5B84"/>
    <w:rsid w:val="00CA77E6"/>
    <w:rsid w:val="00CA7C32"/>
    <w:rsid w:val="00CA7D78"/>
    <w:rsid w:val="00CB00A1"/>
    <w:rsid w:val="00CB00D3"/>
    <w:rsid w:val="00CB116C"/>
    <w:rsid w:val="00CB191D"/>
    <w:rsid w:val="00CB1AB2"/>
    <w:rsid w:val="00CB1B03"/>
    <w:rsid w:val="00CB250B"/>
    <w:rsid w:val="00CB29D8"/>
    <w:rsid w:val="00CB2E8A"/>
    <w:rsid w:val="00CB39A3"/>
    <w:rsid w:val="00CB5026"/>
    <w:rsid w:val="00CB6143"/>
    <w:rsid w:val="00CB627A"/>
    <w:rsid w:val="00CB720D"/>
    <w:rsid w:val="00CB794B"/>
    <w:rsid w:val="00CC08C1"/>
    <w:rsid w:val="00CC0A12"/>
    <w:rsid w:val="00CC0D9B"/>
    <w:rsid w:val="00CC13AF"/>
    <w:rsid w:val="00CC15B7"/>
    <w:rsid w:val="00CC1E79"/>
    <w:rsid w:val="00CC23E7"/>
    <w:rsid w:val="00CC2BEF"/>
    <w:rsid w:val="00CC32A9"/>
    <w:rsid w:val="00CC3883"/>
    <w:rsid w:val="00CC4427"/>
    <w:rsid w:val="00CC4989"/>
    <w:rsid w:val="00CC49A3"/>
    <w:rsid w:val="00CC4A46"/>
    <w:rsid w:val="00CC4CE4"/>
    <w:rsid w:val="00CC691A"/>
    <w:rsid w:val="00CC69DE"/>
    <w:rsid w:val="00CC6E3A"/>
    <w:rsid w:val="00CC7474"/>
    <w:rsid w:val="00CC7872"/>
    <w:rsid w:val="00CC7E56"/>
    <w:rsid w:val="00CC7FCC"/>
    <w:rsid w:val="00CD008F"/>
    <w:rsid w:val="00CD07B6"/>
    <w:rsid w:val="00CD1864"/>
    <w:rsid w:val="00CD1C1D"/>
    <w:rsid w:val="00CD247F"/>
    <w:rsid w:val="00CD2B04"/>
    <w:rsid w:val="00CD2F06"/>
    <w:rsid w:val="00CD31EC"/>
    <w:rsid w:val="00CD3616"/>
    <w:rsid w:val="00CD3D88"/>
    <w:rsid w:val="00CD3EF9"/>
    <w:rsid w:val="00CD4605"/>
    <w:rsid w:val="00CD47AB"/>
    <w:rsid w:val="00CD47D3"/>
    <w:rsid w:val="00CD5061"/>
    <w:rsid w:val="00CD5878"/>
    <w:rsid w:val="00CD6225"/>
    <w:rsid w:val="00CD673A"/>
    <w:rsid w:val="00CD7631"/>
    <w:rsid w:val="00CD778F"/>
    <w:rsid w:val="00CD7DB7"/>
    <w:rsid w:val="00CE0D49"/>
    <w:rsid w:val="00CE164B"/>
    <w:rsid w:val="00CE1C76"/>
    <w:rsid w:val="00CE2142"/>
    <w:rsid w:val="00CE22A4"/>
    <w:rsid w:val="00CE2FB9"/>
    <w:rsid w:val="00CE3220"/>
    <w:rsid w:val="00CE3454"/>
    <w:rsid w:val="00CE3F8D"/>
    <w:rsid w:val="00CE4C76"/>
    <w:rsid w:val="00CE5711"/>
    <w:rsid w:val="00CE5729"/>
    <w:rsid w:val="00CE5780"/>
    <w:rsid w:val="00CE64CA"/>
    <w:rsid w:val="00CE7168"/>
    <w:rsid w:val="00CE727E"/>
    <w:rsid w:val="00CE739F"/>
    <w:rsid w:val="00CE7F99"/>
    <w:rsid w:val="00CF04B7"/>
    <w:rsid w:val="00CF0542"/>
    <w:rsid w:val="00CF0656"/>
    <w:rsid w:val="00CF1D39"/>
    <w:rsid w:val="00CF2579"/>
    <w:rsid w:val="00CF2AB9"/>
    <w:rsid w:val="00CF2D73"/>
    <w:rsid w:val="00CF2E47"/>
    <w:rsid w:val="00CF30A0"/>
    <w:rsid w:val="00CF32EF"/>
    <w:rsid w:val="00CF348C"/>
    <w:rsid w:val="00CF399D"/>
    <w:rsid w:val="00CF3CB0"/>
    <w:rsid w:val="00CF4581"/>
    <w:rsid w:val="00CF508B"/>
    <w:rsid w:val="00CF53CC"/>
    <w:rsid w:val="00CF6274"/>
    <w:rsid w:val="00CF733C"/>
    <w:rsid w:val="00D004C5"/>
    <w:rsid w:val="00D00504"/>
    <w:rsid w:val="00D01157"/>
    <w:rsid w:val="00D01258"/>
    <w:rsid w:val="00D01C1D"/>
    <w:rsid w:val="00D029EF"/>
    <w:rsid w:val="00D02C1A"/>
    <w:rsid w:val="00D042F1"/>
    <w:rsid w:val="00D04A32"/>
    <w:rsid w:val="00D04B69"/>
    <w:rsid w:val="00D0512C"/>
    <w:rsid w:val="00D05173"/>
    <w:rsid w:val="00D059C6"/>
    <w:rsid w:val="00D05C0B"/>
    <w:rsid w:val="00D07C89"/>
    <w:rsid w:val="00D07C8D"/>
    <w:rsid w:val="00D07F49"/>
    <w:rsid w:val="00D102B9"/>
    <w:rsid w:val="00D105F0"/>
    <w:rsid w:val="00D10750"/>
    <w:rsid w:val="00D107D5"/>
    <w:rsid w:val="00D10F9D"/>
    <w:rsid w:val="00D11165"/>
    <w:rsid w:val="00D11315"/>
    <w:rsid w:val="00D11A46"/>
    <w:rsid w:val="00D11C52"/>
    <w:rsid w:val="00D11F05"/>
    <w:rsid w:val="00D11F6E"/>
    <w:rsid w:val="00D12BB4"/>
    <w:rsid w:val="00D12F68"/>
    <w:rsid w:val="00D12F80"/>
    <w:rsid w:val="00D12FEF"/>
    <w:rsid w:val="00D13400"/>
    <w:rsid w:val="00D134C9"/>
    <w:rsid w:val="00D1419E"/>
    <w:rsid w:val="00D14317"/>
    <w:rsid w:val="00D1538E"/>
    <w:rsid w:val="00D15E32"/>
    <w:rsid w:val="00D16426"/>
    <w:rsid w:val="00D16481"/>
    <w:rsid w:val="00D168F8"/>
    <w:rsid w:val="00D16985"/>
    <w:rsid w:val="00D16E34"/>
    <w:rsid w:val="00D17249"/>
    <w:rsid w:val="00D17B6B"/>
    <w:rsid w:val="00D2013E"/>
    <w:rsid w:val="00D2016F"/>
    <w:rsid w:val="00D20BD8"/>
    <w:rsid w:val="00D20E90"/>
    <w:rsid w:val="00D21634"/>
    <w:rsid w:val="00D22116"/>
    <w:rsid w:val="00D22CC6"/>
    <w:rsid w:val="00D22D00"/>
    <w:rsid w:val="00D22EAC"/>
    <w:rsid w:val="00D22EE0"/>
    <w:rsid w:val="00D235D4"/>
    <w:rsid w:val="00D240E1"/>
    <w:rsid w:val="00D242A7"/>
    <w:rsid w:val="00D2566F"/>
    <w:rsid w:val="00D25DF1"/>
    <w:rsid w:val="00D2647E"/>
    <w:rsid w:val="00D26764"/>
    <w:rsid w:val="00D26C65"/>
    <w:rsid w:val="00D27BFA"/>
    <w:rsid w:val="00D31113"/>
    <w:rsid w:val="00D313D1"/>
    <w:rsid w:val="00D31A9C"/>
    <w:rsid w:val="00D329EF"/>
    <w:rsid w:val="00D32EA8"/>
    <w:rsid w:val="00D330BC"/>
    <w:rsid w:val="00D3312D"/>
    <w:rsid w:val="00D334BB"/>
    <w:rsid w:val="00D33A1D"/>
    <w:rsid w:val="00D33B8A"/>
    <w:rsid w:val="00D34737"/>
    <w:rsid w:val="00D354F8"/>
    <w:rsid w:val="00D359D4"/>
    <w:rsid w:val="00D36435"/>
    <w:rsid w:val="00D36846"/>
    <w:rsid w:val="00D37A6D"/>
    <w:rsid w:val="00D37D8F"/>
    <w:rsid w:val="00D40750"/>
    <w:rsid w:val="00D40979"/>
    <w:rsid w:val="00D409CF"/>
    <w:rsid w:val="00D4158E"/>
    <w:rsid w:val="00D42294"/>
    <w:rsid w:val="00D424A4"/>
    <w:rsid w:val="00D42D9F"/>
    <w:rsid w:val="00D430B8"/>
    <w:rsid w:val="00D4358C"/>
    <w:rsid w:val="00D43689"/>
    <w:rsid w:val="00D442F8"/>
    <w:rsid w:val="00D44F9C"/>
    <w:rsid w:val="00D45FFD"/>
    <w:rsid w:val="00D46870"/>
    <w:rsid w:val="00D46E0B"/>
    <w:rsid w:val="00D5027A"/>
    <w:rsid w:val="00D50381"/>
    <w:rsid w:val="00D50410"/>
    <w:rsid w:val="00D50D4B"/>
    <w:rsid w:val="00D51810"/>
    <w:rsid w:val="00D523C2"/>
    <w:rsid w:val="00D52994"/>
    <w:rsid w:val="00D52C52"/>
    <w:rsid w:val="00D52D6A"/>
    <w:rsid w:val="00D52E5A"/>
    <w:rsid w:val="00D53101"/>
    <w:rsid w:val="00D5320F"/>
    <w:rsid w:val="00D5321F"/>
    <w:rsid w:val="00D53664"/>
    <w:rsid w:val="00D54C27"/>
    <w:rsid w:val="00D55811"/>
    <w:rsid w:val="00D566F4"/>
    <w:rsid w:val="00D567C3"/>
    <w:rsid w:val="00D56CF7"/>
    <w:rsid w:val="00D57015"/>
    <w:rsid w:val="00D57789"/>
    <w:rsid w:val="00D57F67"/>
    <w:rsid w:val="00D600F0"/>
    <w:rsid w:val="00D60145"/>
    <w:rsid w:val="00D61076"/>
    <w:rsid w:val="00D616D5"/>
    <w:rsid w:val="00D628E5"/>
    <w:rsid w:val="00D62E28"/>
    <w:rsid w:val="00D635DC"/>
    <w:rsid w:val="00D6365F"/>
    <w:rsid w:val="00D63EB3"/>
    <w:rsid w:val="00D6413B"/>
    <w:rsid w:val="00D64876"/>
    <w:rsid w:val="00D64AD5"/>
    <w:rsid w:val="00D655FD"/>
    <w:rsid w:val="00D65F14"/>
    <w:rsid w:val="00D6611D"/>
    <w:rsid w:val="00D6660B"/>
    <w:rsid w:val="00D66653"/>
    <w:rsid w:val="00D67117"/>
    <w:rsid w:val="00D675AC"/>
    <w:rsid w:val="00D67C87"/>
    <w:rsid w:val="00D705A0"/>
    <w:rsid w:val="00D70A61"/>
    <w:rsid w:val="00D70AD2"/>
    <w:rsid w:val="00D72FAE"/>
    <w:rsid w:val="00D73CE3"/>
    <w:rsid w:val="00D73CF4"/>
    <w:rsid w:val="00D74045"/>
    <w:rsid w:val="00D74A65"/>
    <w:rsid w:val="00D74DDE"/>
    <w:rsid w:val="00D74E75"/>
    <w:rsid w:val="00D74EF9"/>
    <w:rsid w:val="00D751FC"/>
    <w:rsid w:val="00D765EA"/>
    <w:rsid w:val="00D76A35"/>
    <w:rsid w:val="00D772A7"/>
    <w:rsid w:val="00D77C41"/>
    <w:rsid w:val="00D77D45"/>
    <w:rsid w:val="00D77E60"/>
    <w:rsid w:val="00D80DB8"/>
    <w:rsid w:val="00D81631"/>
    <w:rsid w:val="00D82AB1"/>
    <w:rsid w:val="00D82E77"/>
    <w:rsid w:val="00D836EF"/>
    <w:rsid w:val="00D844F2"/>
    <w:rsid w:val="00D84EE5"/>
    <w:rsid w:val="00D85321"/>
    <w:rsid w:val="00D85646"/>
    <w:rsid w:val="00D85749"/>
    <w:rsid w:val="00D85D97"/>
    <w:rsid w:val="00D85F51"/>
    <w:rsid w:val="00D86A3B"/>
    <w:rsid w:val="00D8725A"/>
    <w:rsid w:val="00D87C79"/>
    <w:rsid w:val="00D87F30"/>
    <w:rsid w:val="00D90225"/>
    <w:rsid w:val="00D9072F"/>
    <w:rsid w:val="00D90879"/>
    <w:rsid w:val="00D90AAE"/>
    <w:rsid w:val="00D914E0"/>
    <w:rsid w:val="00D92601"/>
    <w:rsid w:val="00D92A9B"/>
    <w:rsid w:val="00D9307E"/>
    <w:rsid w:val="00D9442E"/>
    <w:rsid w:val="00D9447F"/>
    <w:rsid w:val="00D94BBA"/>
    <w:rsid w:val="00D95AEE"/>
    <w:rsid w:val="00D9616B"/>
    <w:rsid w:val="00D9684E"/>
    <w:rsid w:val="00D97546"/>
    <w:rsid w:val="00DA0192"/>
    <w:rsid w:val="00DA08C7"/>
    <w:rsid w:val="00DA0CD9"/>
    <w:rsid w:val="00DA0F66"/>
    <w:rsid w:val="00DA1169"/>
    <w:rsid w:val="00DA1458"/>
    <w:rsid w:val="00DA15C9"/>
    <w:rsid w:val="00DA1CAD"/>
    <w:rsid w:val="00DA2560"/>
    <w:rsid w:val="00DA25B8"/>
    <w:rsid w:val="00DA2763"/>
    <w:rsid w:val="00DA28E3"/>
    <w:rsid w:val="00DA2FA8"/>
    <w:rsid w:val="00DA30EA"/>
    <w:rsid w:val="00DA313E"/>
    <w:rsid w:val="00DA32A3"/>
    <w:rsid w:val="00DA3A9C"/>
    <w:rsid w:val="00DA517C"/>
    <w:rsid w:val="00DA6098"/>
    <w:rsid w:val="00DA6C33"/>
    <w:rsid w:val="00DA7493"/>
    <w:rsid w:val="00DB08B3"/>
    <w:rsid w:val="00DB0C22"/>
    <w:rsid w:val="00DB3365"/>
    <w:rsid w:val="00DB49C2"/>
    <w:rsid w:val="00DB4FE7"/>
    <w:rsid w:val="00DB5897"/>
    <w:rsid w:val="00DB5F1F"/>
    <w:rsid w:val="00DB63CB"/>
    <w:rsid w:val="00DB678F"/>
    <w:rsid w:val="00DB6C9E"/>
    <w:rsid w:val="00DB6DAE"/>
    <w:rsid w:val="00DB780C"/>
    <w:rsid w:val="00DB7BFE"/>
    <w:rsid w:val="00DB7C1B"/>
    <w:rsid w:val="00DB7E6A"/>
    <w:rsid w:val="00DC0ABF"/>
    <w:rsid w:val="00DC0CAB"/>
    <w:rsid w:val="00DC13E5"/>
    <w:rsid w:val="00DC140D"/>
    <w:rsid w:val="00DC14AF"/>
    <w:rsid w:val="00DC176C"/>
    <w:rsid w:val="00DC2851"/>
    <w:rsid w:val="00DC28D5"/>
    <w:rsid w:val="00DC3D47"/>
    <w:rsid w:val="00DC57CF"/>
    <w:rsid w:val="00DC5F21"/>
    <w:rsid w:val="00DC6059"/>
    <w:rsid w:val="00DC6204"/>
    <w:rsid w:val="00DC6258"/>
    <w:rsid w:val="00DC6399"/>
    <w:rsid w:val="00DC65F2"/>
    <w:rsid w:val="00DC6D31"/>
    <w:rsid w:val="00DC70F5"/>
    <w:rsid w:val="00DC717E"/>
    <w:rsid w:val="00DC7238"/>
    <w:rsid w:val="00DC7CB0"/>
    <w:rsid w:val="00DC7CFD"/>
    <w:rsid w:val="00DD110B"/>
    <w:rsid w:val="00DD12A5"/>
    <w:rsid w:val="00DD151E"/>
    <w:rsid w:val="00DD1C07"/>
    <w:rsid w:val="00DD1E73"/>
    <w:rsid w:val="00DD385C"/>
    <w:rsid w:val="00DD3960"/>
    <w:rsid w:val="00DD3A3D"/>
    <w:rsid w:val="00DD3DBE"/>
    <w:rsid w:val="00DD479C"/>
    <w:rsid w:val="00DD4C66"/>
    <w:rsid w:val="00DD4EFD"/>
    <w:rsid w:val="00DD6696"/>
    <w:rsid w:val="00DD685D"/>
    <w:rsid w:val="00DD6BBC"/>
    <w:rsid w:val="00DD70FE"/>
    <w:rsid w:val="00DD716B"/>
    <w:rsid w:val="00DD76A1"/>
    <w:rsid w:val="00DD7F8A"/>
    <w:rsid w:val="00DE00E2"/>
    <w:rsid w:val="00DE053D"/>
    <w:rsid w:val="00DE0544"/>
    <w:rsid w:val="00DE0DB1"/>
    <w:rsid w:val="00DE0FC7"/>
    <w:rsid w:val="00DE1E55"/>
    <w:rsid w:val="00DE2EB7"/>
    <w:rsid w:val="00DE34D1"/>
    <w:rsid w:val="00DE35DA"/>
    <w:rsid w:val="00DE46CE"/>
    <w:rsid w:val="00DE481D"/>
    <w:rsid w:val="00DE4A11"/>
    <w:rsid w:val="00DE5271"/>
    <w:rsid w:val="00DE5535"/>
    <w:rsid w:val="00DE5948"/>
    <w:rsid w:val="00DE594B"/>
    <w:rsid w:val="00DE5B1D"/>
    <w:rsid w:val="00DE61A3"/>
    <w:rsid w:val="00DE664A"/>
    <w:rsid w:val="00DE7D5C"/>
    <w:rsid w:val="00DE7E5D"/>
    <w:rsid w:val="00DF052C"/>
    <w:rsid w:val="00DF10E0"/>
    <w:rsid w:val="00DF13FB"/>
    <w:rsid w:val="00DF1BCC"/>
    <w:rsid w:val="00DF1C44"/>
    <w:rsid w:val="00DF1FCF"/>
    <w:rsid w:val="00DF219C"/>
    <w:rsid w:val="00DF27B5"/>
    <w:rsid w:val="00DF295D"/>
    <w:rsid w:val="00DF2A52"/>
    <w:rsid w:val="00DF39AF"/>
    <w:rsid w:val="00DF3B5A"/>
    <w:rsid w:val="00DF4165"/>
    <w:rsid w:val="00DF4DE6"/>
    <w:rsid w:val="00DF50CA"/>
    <w:rsid w:val="00DF5FFF"/>
    <w:rsid w:val="00DF63AC"/>
    <w:rsid w:val="00DF6A55"/>
    <w:rsid w:val="00DF77B4"/>
    <w:rsid w:val="00E00310"/>
    <w:rsid w:val="00E01582"/>
    <w:rsid w:val="00E01BDB"/>
    <w:rsid w:val="00E02FDD"/>
    <w:rsid w:val="00E038E6"/>
    <w:rsid w:val="00E043F6"/>
    <w:rsid w:val="00E04917"/>
    <w:rsid w:val="00E04A74"/>
    <w:rsid w:val="00E050C9"/>
    <w:rsid w:val="00E05886"/>
    <w:rsid w:val="00E05F33"/>
    <w:rsid w:val="00E0712A"/>
    <w:rsid w:val="00E10442"/>
    <w:rsid w:val="00E10D52"/>
    <w:rsid w:val="00E110D0"/>
    <w:rsid w:val="00E12138"/>
    <w:rsid w:val="00E123B7"/>
    <w:rsid w:val="00E12DD1"/>
    <w:rsid w:val="00E139AA"/>
    <w:rsid w:val="00E13D43"/>
    <w:rsid w:val="00E13D94"/>
    <w:rsid w:val="00E13FF7"/>
    <w:rsid w:val="00E1507D"/>
    <w:rsid w:val="00E15197"/>
    <w:rsid w:val="00E15378"/>
    <w:rsid w:val="00E157C5"/>
    <w:rsid w:val="00E16292"/>
    <w:rsid w:val="00E164AC"/>
    <w:rsid w:val="00E17ED9"/>
    <w:rsid w:val="00E200E1"/>
    <w:rsid w:val="00E203C5"/>
    <w:rsid w:val="00E209D8"/>
    <w:rsid w:val="00E210B3"/>
    <w:rsid w:val="00E210CB"/>
    <w:rsid w:val="00E2112B"/>
    <w:rsid w:val="00E22CC5"/>
    <w:rsid w:val="00E23718"/>
    <w:rsid w:val="00E246B5"/>
    <w:rsid w:val="00E2486E"/>
    <w:rsid w:val="00E248B0"/>
    <w:rsid w:val="00E2563E"/>
    <w:rsid w:val="00E26958"/>
    <w:rsid w:val="00E27A83"/>
    <w:rsid w:val="00E27C86"/>
    <w:rsid w:val="00E27DF2"/>
    <w:rsid w:val="00E300A7"/>
    <w:rsid w:val="00E31984"/>
    <w:rsid w:val="00E31AC8"/>
    <w:rsid w:val="00E3269F"/>
    <w:rsid w:val="00E32DD0"/>
    <w:rsid w:val="00E33881"/>
    <w:rsid w:val="00E33E57"/>
    <w:rsid w:val="00E34412"/>
    <w:rsid w:val="00E3487E"/>
    <w:rsid w:val="00E3489E"/>
    <w:rsid w:val="00E3514F"/>
    <w:rsid w:val="00E35E20"/>
    <w:rsid w:val="00E36A47"/>
    <w:rsid w:val="00E37111"/>
    <w:rsid w:val="00E37560"/>
    <w:rsid w:val="00E3795E"/>
    <w:rsid w:val="00E37DFC"/>
    <w:rsid w:val="00E408C6"/>
    <w:rsid w:val="00E418E4"/>
    <w:rsid w:val="00E421AE"/>
    <w:rsid w:val="00E42459"/>
    <w:rsid w:val="00E436C8"/>
    <w:rsid w:val="00E4386B"/>
    <w:rsid w:val="00E439CA"/>
    <w:rsid w:val="00E439E5"/>
    <w:rsid w:val="00E43D98"/>
    <w:rsid w:val="00E442D0"/>
    <w:rsid w:val="00E443A5"/>
    <w:rsid w:val="00E444EE"/>
    <w:rsid w:val="00E44AC6"/>
    <w:rsid w:val="00E44F47"/>
    <w:rsid w:val="00E44F76"/>
    <w:rsid w:val="00E45381"/>
    <w:rsid w:val="00E459DB"/>
    <w:rsid w:val="00E46BD8"/>
    <w:rsid w:val="00E47DF8"/>
    <w:rsid w:val="00E500B0"/>
    <w:rsid w:val="00E502C5"/>
    <w:rsid w:val="00E509E8"/>
    <w:rsid w:val="00E50BB3"/>
    <w:rsid w:val="00E512D3"/>
    <w:rsid w:val="00E51C1B"/>
    <w:rsid w:val="00E524A4"/>
    <w:rsid w:val="00E52561"/>
    <w:rsid w:val="00E52CE3"/>
    <w:rsid w:val="00E53343"/>
    <w:rsid w:val="00E53D18"/>
    <w:rsid w:val="00E54170"/>
    <w:rsid w:val="00E547B6"/>
    <w:rsid w:val="00E548D0"/>
    <w:rsid w:val="00E54DEB"/>
    <w:rsid w:val="00E56076"/>
    <w:rsid w:val="00E564C0"/>
    <w:rsid w:val="00E566BD"/>
    <w:rsid w:val="00E604AD"/>
    <w:rsid w:val="00E6083F"/>
    <w:rsid w:val="00E60889"/>
    <w:rsid w:val="00E60BED"/>
    <w:rsid w:val="00E60E0E"/>
    <w:rsid w:val="00E6107C"/>
    <w:rsid w:val="00E61DE2"/>
    <w:rsid w:val="00E61F60"/>
    <w:rsid w:val="00E6277C"/>
    <w:rsid w:val="00E627C0"/>
    <w:rsid w:val="00E62AAC"/>
    <w:rsid w:val="00E63589"/>
    <w:rsid w:val="00E63D0E"/>
    <w:rsid w:val="00E6512F"/>
    <w:rsid w:val="00E653B8"/>
    <w:rsid w:val="00E65D8D"/>
    <w:rsid w:val="00E65F9E"/>
    <w:rsid w:val="00E675AA"/>
    <w:rsid w:val="00E67BBB"/>
    <w:rsid w:val="00E71521"/>
    <w:rsid w:val="00E717E3"/>
    <w:rsid w:val="00E71B56"/>
    <w:rsid w:val="00E72B2C"/>
    <w:rsid w:val="00E72BBD"/>
    <w:rsid w:val="00E72BFD"/>
    <w:rsid w:val="00E734E4"/>
    <w:rsid w:val="00E73E89"/>
    <w:rsid w:val="00E74B38"/>
    <w:rsid w:val="00E75699"/>
    <w:rsid w:val="00E75DBC"/>
    <w:rsid w:val="00E7643C"/>
    <w:rsid w:val="00E76494"/>
    <w:rsid w:val="00E76AC9"/>
    <w:rsid w:val="00E76C09"/>
    <w:rsid w:val="00E77AD0"/>
    <w:rsid w:val="00E77E45"/>
    <w:rsid w:val="00E80865"/>
    <w:rsid w:val="00E809EC"/>
    <w:rsid w:val="00E80BD2"/>
    <w:rsid w:val="00E810F0"/>
    <w:rsid w:val="00E8119A"/>
    <w:rsid w:val="00E81312"/>
    <w:rsid w:val="00E81440"/>
    <w:rsid w:val="00E81972"/>
    <w:rsid w:val="00E820BB"/>
    <w:rsid w:val="00E8308F"/>
    <w:rsid w:val="00E83242"/>
    <w:rsid w:val="00E83271"/>
    <w:rsid w:val="00E832D3"/>
    <w:rsid w:val="00E834E8"/>
    <w:rsid w:val="00E839CB"/>
    <w:rsid w:val="00E839D9"/>
    <w:rsid w:val="00E83C06"/>
    <w:rsid w:val="00E8490B"/>
    <w:rsid w:val="00E86796"/>
    <w:rsid w:val="00E867C3"/>
    <w:rsid w:val="00E87BED"/>
    <w:rsid w:val="00E90059"/>
    <w:rsid w:val="00E90195"/>
    <w:rsid w:val="00E9097D"/>
    <w:rsid w:val="00E91DCF"/>
    <w:rsid w:val="00E922ED"/>
    <w:rsid w:val="00E9242B"/>
    <w:rsid w:val="00E9255B"/>
    <w:rsid w:val="00E92809"/>
    <w:rsid w:val="00E93DA9"/>
    <w:rsid w:val="00E93DB3"/>
    <w:rsid w:val="00E940F4"/>
    <w:rsid w:val="00E944DB"/>
    <w:rsid w:val="00E948C8"/>
    <w:rsid w:val="00E94C8A"/>
    <w:rsid w:val="00E952EC"/>
    <w:rsid w:val="00E9620C"/>
    <w:rsid w:val="00E96339"/>
    <w:rsid w:val="00E96719"/>
    <w:rsid w:val="00E97716"/>
    <w:rsid w:val="00E97CE7"/>
    <w:rsid w:val="00EA0417"/>
    <w:rsid w:val="00EA0CB7"/>
    <w:rsid w:val="00EA160C"/>
    <w:rsid w:val="00EA177D"/>
    <w:rsid w:val="00EA1DDE"/>
    <w:rsid w:val="00EA2608"/>
    <w:rsid w:val="00EA2E6E"/>
    <w:rsid w:val="00EA2EC4"/>
    <w:rsid w:val="00EA35F6"/>
    <w:rsid w:val="00EA43F4"/>
    <w:rsid w:val="00EA4BC3"/>
    <w:rsid w:val="00EA5099"/>
    <w:rsid w:val="00EA52A9"/>
    <w:rsid w:val="00EA5EBF"/>
    <w:rsid w:val="00EA5F22"/>
    <w:rsid w:val="00EA7336"/>
    <w:rsid w:val="00EA74E2"/>
    <w:rsid w:val="00EA75E6"/>
    <w:rsid w:val="00EA7A38"/>
    <w:rsid w:val="00EA7CE4"/>
    <w:rsid w:val="00EA7F45"/>
    <w:rsid w:val="00EB13E3"/>
    <w:rsid w:val="00EB2392"/>
    <w:rsid w:val="00EB2AA5"/>
    <w:rsid w:val="00EB2D2F"/>
    <w:rsid w:val="00EB322D"/>
    <w:rsid w:val="00EB32B8"/>
    <w:rsid w:val="00EB3344"/>
    <w:rsid w:val="00EB3626"/>
    <w:rsid w:val="00EB41EB"/>
    <w:rsid w:val="00EB43E1"/>
    <w:rsid w:val="00EB48AB"/>
    <w:rsid w:val="00EB6658"/>
    <w:rsid w:val="00EB7203"/>
    <w:rsid w:val="00EB75FA"/>
    <w:rsid w:val="00EB7699"/>
    <w:rsid w:val="00EB7DE1"/>
    <w:rsid w:val="00EC00C2"/>
    <w:rsid w:val="00EC0971"/>
    <w:rsid w:val="00EC0EA9"/>
    <w:rsid w:val="00EC12B5"/>
    <w:rsid w:val="00EC1767"/>
    <w:rsid w:val="00EC1AD2"/>
    <w:rsid w:val="00EC21ED"/>
    <w:rsid w:val="00EC2EE0"/>
    <w:rsid w:val="00EC3655"/>
    <w:rsid w:val="00EC3FE3"/>
    <w:rsid w:val="00EC406F"/>
    <w:rsid w:val="00EC461E"/>
    <w:rsid w:val="00EC4FCC"/>
    <w:rsid w:val="00EC5339"/>
    <w:rsid w:val="00EC5E09"/>
    <w:rsid w:val="00EC7155"/>
    <w:rsid w:val="00EC73D9"/>
    <w:rsid w:val="00EC743F"/>
    <w:rsid w:val="00EC77E9"/>
    <w:rsid w:val="00EC7A30"/>
    <w:rsid w:val="00ED036F"/>
    <w:rsid w:val="00ED050B"/>
    <w:rsid w:val="00ED053B"/>
    <w:rsid w:val="00ED1BBE"/>
    <w:rsid w:val="00ED22AC"/>
    <w:rsid w:val="00ED2443"/>
    <w:rsid w:val="00ED26FA"/>
    <w:rsid w:val="00ED2B2A"/>
    <w:rsid w:val="00ED2C4F"/>
    <w:rsid w:val="00ED4138"/>
    <w:rsid w:val="00ED427D"/>
    <w:rsid w:val="00ED475E"/>
    <w:rsid w:val="00ED4A21"/>
    <w:rsid w:val="00ED512A"/>
    <w:rsid w:val="00ED57FD"/>
    <w:rsid w:val="00ED598A"/>
    <w:rsid w:val="00ED6541"/>
    <w:rsid w:val="00ED6949"/>
    <w:rsid w:val="00ED6A3D"/>
    <w:rsid w:val="00ED7401"/>
    <w:rsid w:val="00ED7508"/>
    <w:rsid w:val="00ED7648"/>
    <w:rsid w:val="00ED7C36"/>
    <w:rsid w:val="00EE02B8"/>
    <w:rsid w:val="00EE0326"/>
    <w:rsid w:val="00EE0358"/>
    <w:rsid w:val="00EE03BD"/>
    <w:rsid w:val="00EE04DE"/>
    <w:rsid w:val="00EE0ED0"/>
    <w:rsid w:val="00EE1405"/>
    <w:rsid w:val="00EE1C8B"/>
    <w:rsid w:val="00EE1FBD"/>
    <w:rsid w:val="00EE2224"/>
    <w:rsid w:val="00EE2B82"/>
    <w:rsid w:val="00EE2F90"/>
    <w:rsid w:val="00EE31BC"/>
    <w:rsid w:val="00EE34ED"/>
    <w:rsid w:val="00EE3CFE"/>
    <w:rsid w:val="00EE4848"/>
    <w:rsid w:val="00EE6043"/>
    <w:rsid w:val="00EE6234"/>
    <w:rsid w:val="00EE7B94"/>
    <w:rsid w:val="00EF003E"/>
    <w:rsid w:val="00EF0A4F"/>
    <w:rsid w:val="00EF0E8B"/>
    <w:rsid w:val="00EF11CD"/>
    <w:rsid w:val="00EF224D"/>
    <w:rsid w:val="00EF32D3"/>
    <w:rsid w:val="00EF452E"/>
    <w:rsid w:val="00EF4CF4"/>
    <w:rsid w:val="00EF573C"/>
    <w:rsid w:val="00EF5E05"/>
    <w:rsid w:val="00EF5E07"/>
    <w:rsid w:val="00EF6622"/>
    <w:rsid w:val="00EF6D8C"/>
    <w:rsid w:val="00EF6D9A"/>
    <w:rsid w:val="00EF6F2A"/>
    <w:rsid w:val="00EF6FE4"/>
    <w:rsid w:val="00EF70E4"/>
    <w:rsid w:val="00F004D9"/>
    <w:rsid w:val="00F00C25"/>
    <w:rsid w:val="00F01220"/>
    <w:rsid w:val="00F012BB"/>
    <w:rsid w:val="00F0130A"/>
    <w:rsid w:val="00F0295C"/>
    <w:rsid w:val="00F02DB8"/>
    <w:rsid w:val="00F04094"/>
    <w:rsid w:val="00F04171"/>
    <w:rsid w:val="00F04A1E"/>
    <w:rsid w:val="00F04E07"/>
    <w:rsid w:val="00F050C8"/>
    <w:rsid w:val="00F057A3"/>
    <w:rsid w:val="00F060B4"/>
    <w:rsid w:val="00F063FD"/>
    <w:rsid w:val="00F06876"/>
    <w:rsid w:val="00F06F85"/>
    <w:rsid w:val="00F077BE"/>
    <w:rsid w:val="00F1152C"/>
    <w:rsid w:val="00F1271B"/>
    <w:rsid w:val="00F12912"/>
    <w:rsid w:val="00F1315E"/>
    <w:rsid w:val="00F13808"/>
    <w:rsid w:val="00F13A9D"/>
    <w:rsid w:val="00F14B07"/>
    <w:rsid w:val="00F1525D"/>
    <w:rsid w:val="00F154D1"/>
    <w:rsid w:val="00F1735D"/>
    <w:rsid w:val="00F17535"/>
    <w:rsid w:val="00F178CE"/>
    <w:rsid w:val="00F20827"/>
    <w:rsid w:val="00F21C2A"/>
    <w:rsid w:val="00F222DE"/>
    <w:rsid w:val="00F231BC"/>
    <w:rsid w:val="00F23E77"/>
    <w:rsid w:val="00F2511F"/>
    <w:rsid w:val="00F251A3"/>
    <w:rsid w:val="00F251B2"/>
    <w:rsid w:val="00F25486"/>
    <w:rsid w:val="00F25BE7"/>
    <w:rsid w:val="00F26568"/>
    <w:rsid w:val="00F266BA"/>
    <w:rsid w:val="00F26E41"/>
    <w:rsid w:val="00F273D1"/>
    <w:rsid w:val="00F274B3"/>
    <w:rsid w:val="00F27AB0"/>
    <w:rsid w:val="00F27DDA"/>
    <w:rsid w:val="00F308DE"/>
    <w:rsid w:val="00F30E35"/>
    <w:rsid w:val="00F32033"/>
    <w:rsid w:val="00F322D2"/>
    <w:rsid w:val="00F33664"/>
    <w:rsid w:val="00F33A9C"/>
    <w:rsid w:val="00F33DE4"/>
    <w:rsid w:val="00F34B41"/>
    <w:rsid w:val="00F34D0B"/>
    <w:rsid w:val="00F35B43"/>
    <w:rsid w:val="00F3627E"/>
    <w:rsid w:val="00F365F2"/>
    <w:rsid w:val="00F369D4"/>
    <w:rsid w:val="00F369F3"/>
    <w:rsid w:val="00F37711"/>
    <w:rsid w:val="00F378D0"/>
    <w:rsid w:val="00F378F6"/>
    <w:rsid w:val="00F37F4B"/>
    <w:rsid w:val="00F37F9D"/>
    <w:rsid w:val="00F40B96"/>
    <w:rsid w:val="00F40BCB"/>
    <w:rsid w:val="00F4124A"/>
    <w:rsid w:val="00F420DB"/>
    <w:rsid w:val="00F42B31"/>
    <w:rsid w:val="00F430BA"/>
    <w:rsid w:val="00F43227"/>
    <w:rsid w:val="00F4353D"/>
    <w:rsid w:val="00F43D2C"/>
    <w:rsid w:val="00F43F62"/>
    <w:rsid w:val="00F44A83"/>
    <w:rsid w:val="00F44DEC"/>
    <w:rsid w:val="00F44E15"/>
    <w:rsid w:val="00F45278"/>
    <w:rsid w:val="00F4599C"/>
    <w:rsid w:val="00F469C9"/>
    <w:rsid w:val="00F477D0"/>
    <w:rsid w:val="00F47B08"/>
    <w:rsid w:val="00F5028D"/>
    <w:rsid w:val="00F50825"/>
    <w:rsid w:val="00F50E81"/>
    <w:rsid w:val="00F5177D"/>
    <w:rsid w:val="00F5179A"/>
    <w:rsid w:val="00F5202A"/>
    <w:rsid w:val="00F52739"/>
    <w:rsid w:val="00F52B6A"/>
    <w:rsid w:val="00F53537"/>
    <w:rsid w:val="00F535BC"/>
    <w:rsid w:val="00F53DE5"/>
    <w:rsid w:val="00F540E3"/>
    <w:rsid w:val="00F5488F"/>
    <w:rsid w:val="00F54A42"/>
    <w:rsid w:val="00F56A24"/>
    <w:rsid w:val="00F57471"/>
    <w:rsid w:val="00F57B3A"/>
    <w:rsid w:val="00F604E7"/>
    <w:rsid w:val="00F605DC"/>
    <w:rsid w:val="00F609C8"/>
    <w:rsid w:val="00F6113B"/>
    <w:rsid w:val="00F61176"/>
    <w:rsid w:val="00F61C38"/>
    <w:rsid w:val="00F62464"/>
    <w:rsid w:val="00F6252D"/>
    <w:rsid w:val="00F629A1"/>
    <w:rsid w:val="00F63913"/>
    <w:rsid w:val="00F658D7"/>
    <w:rsid w:val="00F65962"/>
    <w:rsid w:val="00F66200"/>
    <w:rsid w:val="00F66B64"/>
    <w:rsid w:val="00F66CF2"/>
    <w:rsid w:val="00F678F6"/>
    <w:rsid w:val="00F67F27"/>
    <w:rsid w:val="00F7002F"/>
    <w:rsid w:val="00F70A99"/>
    <w:rsid w:val="00F70EF1"/>
    <w:rsid w:val="00F71B44"/>
    <w:rsid w:val="00F72583"/>
    <w:rsid w:val="00F725B3"/>
    <w:rsid w:val="00F726C8"/>
    <w:rsid w:val="00F72762"/>
    <w:rsid w:val="00F7298E"/>
    <w:rsid w:val="00F72F93"/>
    <w:rsid w:val="00F73B6B"/>
    <w:rsid w:val="00F74091"/>
    <w:rsid w:val="00F745E7"/>
    <w:rsid w:val="00F74C41"/>
    <w:rsid w:val="00F75167"/>
    <w:rsid w:val="00F75739"/>
    <w:rsid w:val="00F75905"/>
    <w:rsid w:val="00F77763"/>
    <w:rsid w:val="00F77825"/>
    <w:rsid w:val="00F77917"/>
    <w:rsid w:val="00F77F8B"/>
    <w:rsid w:val="00F805DF"/>
    <w:rsid w:val="00F8108E"/>
    <w:rsid w:val="00F81693"/>
    <w:rsid w:val="00F819F2"/>
    <w:rsid w:val="00F81CCB"/>
    <w:rsid w:val="00F831F9"/>
    <w:rsid w:val="00F83AC8"/>
    <w:rsid w:val="00F83D6F"/>
    <w:rsid w:val="00F83DA1"/>
    <w:rsid w:val="00F83F58"/>
    <w:rsid w:val="00F8424E"/>
    <w:rsid w:val="00F85758"/>
    <w:rsid w:val="00F85791"/>
    <w:rsid w:val="00F85793"/>
    <w:rsid w:val="00F85AE4"/>
    <w:rsid w:val="00F863D8"/>
    <w:rsid w:val="00F87702"/>
    <w:rsid w:val="00F877C3"/>
    <w:rsid w:val="00F905FD"/>
    <w:rsid w:val="00F9078F"/>
    <w:rsid w:val="00F90DB4"/>
    <w:rsid w:val="00F914AC"/>
    <w:rsid w:val="00F91AB2"/>
    <w:rsid w:val="00F91AED"/>
    <w:rsid w:val="00F91B17"/>
    <w:rsid w:val="00F91C5C"/>
    <w:rsid w:val="00F91E20"/>
    <w:rsid w:val="00F9269B"/>
    <w:rsid w:val="00F929CD"/>
    <w:rsid w:val="00F930D7"/>
    <w:rsid w:val="00F931DA"/>
    <w:rsid w:val="00F941DF"/>
    <w:rsid w:val="00F94A1D"/>
    <w:rsid w:val="00F966C5"/>
    <w:rsid w:val="00F96A45"/>
    <w:rsid w:val="00F96AC8"/>
    <w:rsid w:val="00F96D8F"/>
    <w:rsid w:val="00F97479"/>
    <w:rsid w:val="00F97ACE"/>
    <w:rsid w:val="00F97B03"/>
    <w:rsid w:val="00F97DB1"/>
    <w:rsid w:val="00FA0B66"/>
    <w:rsid w:val="00FA0FEA"/>
    <w:rsid w:val="00FA116B"/>
    <w:rsid w:val="00FA18E1"/>
    <w:rsid w:val="00FA1B23"/>
    <w:rsid w:val="00FA247D"/>
    <w:rsid w:val="00FA2503"/>
    <w:rsid w:val="00FA26B5"/>
    <w:rsid w:val="00FA2C36"/>
    <w:rsid w:val="00FA47B9"/>
    <w:rsid w:val="00FA4E75"/>
    <w:rsid w:val="00FA5B91"/>
    <w:rsid w:val="00FA5CEE"/>
    <w:rsid w:val="00FA622D"/>
    <w:rsid w:val="00FA7414"/>
    <w:rsid w:val="00FA7C89"/>
    <w:rsid w:val="00FB0521"/>
    <w:rsid w:val="00FB0548"/>
    <w:rsid w:val="00FB0E96"/>
    <w:rsid w:val="00FB12A5"/>
    <w:rsid w:val="00FB15F1"/>
    <w:rsid w:val="00FB1D15"/>
    <w:rsid w:val="00FB2EC0"/>
    <w:rsid w:val="00FB39BE"/>
    <w:rsid w:val="00FB3D1F"/>
    <w:rsid w:val="00FB438A"/>
    <w:rsid w:val="00FB4BFE"/>
    <w:rsid w:val="00FB5D29"/>
    <w:rsid w:val="00FB69BE"/>
    <w:rsid w:val="00FB6BFE"/>
    <w:rsid w:val="00FB7C8B"/>
    <w:rsid w:val="00FC041D"/>
    <w:rsid w:val="00FC0689"/>
    <w:rsid w:val="00FC0892"/>
    <w:rsid w:val="00FC0E85"/>
    <w:rsid w:val="00FC10DE"/>
    <w:rsid w:val="00FC1150"/>
    <w:rsid w:val="00FC22EF"/>
    <w:rsid w:val="00FC3188"/>
    <w:rsid w:val="00FC413F"/>
    <w:rsid w:val="00FC43B2"/>
    <w:rsid w:val="00FC457A"/>
    <w:rsid w:val="00FC4798"/>
    <w:rsid w:val="00FC5933"/>
    <w:rsid w:val="00FC5F99"/>
    <w:rsid w:val="00FC6097"/>
    <w:rsid w:val="00FC6B73"/>
    <w:rsid w:val="00FD024F"/>
    <w:rsid w:val="00FD047D"/>
    <w:rsid w:val="00FD06A7"/>
    <w:rsid w:val="00FD08C3"/>
    <w:rsid w:val="00FD0C45"/>
    <w:rsid w:val="00FD0E8F"/>
    <w:rsid w:val="00FD121B"/>
    <w:rsid w:val="00FD1480"/>
    <w:rsid w:val="00FD1C76"/>
    <w:rsid w:val="00FD21EE"/>
    <w:rsid w:val="00FD26AD"/>
    <w:rsid w:val="00FD2AD4"/>
    <w:rsid w:val="00FD32C3"/>
    <w:rsid w:val="00FD34A5"/>
    <w:rsid w:val="00FD36FB"/>
    <w:rsid w:val="00FD50BF"/>
    <w:rsid w:val="00FD56EE"/>
    <w:rsid w:val="00FD5DA5"/>
    <w:rsid w:val="00FD6984"/>
    <w:rsid w:val="00FD6B29"/>
    <w:rsid w:val="00FD719B"/>
    <w:rsid w:val="00FD7248"/>
    <w:rsid w:val="00FD7BF2"/>
    <w:rsid w:val="00FD7DBE"/>
    <w:rsid w:val="00FE0858"/>
    <w:rsid w:val="00FE0AE2"/>
    <w:rsid w:val="00FE1005"/>
    <w:rsid w:val="00FE16E8"/>
    <w:rsid w:val="00FE2238"/>
    <w:rsid w:val="00FE257D"/>
    <w:rsid w:val="00FE2D22"/>
    <w:rsid w:val="00FE2F91"/>
    <w:rsid w:val="00FE2FCE"/>
    <w:rsid w:val="00FE34ED"/>
    <w:rsid w:val="00FE42E5"/>
    <w:rsid w:val="00FE43ED"/>
    <w:rsid w:val="00FE46A1"/>
    <w:rsid w:val="00FE474F"/>
    <w:rsid w:val="00FE6013"/>
    <w:rsid w:val="00FE635F"/>
    <w:rsid w:val="00FE6939"/>
    <w:rsid w:val="00FE69DC"/>
    <w:rsid w:val="00FE75C6"/>
    <w:rsid w:val="00FE7DC6"/>
    <w:rsid w:val="00FF049E"/>
    <w:rsid w:val="00FF0C56"/>
    <w:rsid w:val="00FF1056"/>
    <w:rsid w:val="00FF1B5E"/>
    <w:rsid w:val="00FF1BFF"/>
    <w:rsid w:val="00FF2401"/>
    <w:rsid w:val="00FF2DBC"/>
    <w:rsid w:val="00FF2F7D"/>
    <w:rsid w:val="00FF39BF"/>
    <w:rsid w:val="00FF3D1F"/>
    <w:rsid w:val="00FF3D74"/>
    <w:rsid w:val="00FF50EC"/>
    <w:rsid w:val="00FF52A8"/>
    <w:rsid w:val="00FF5ADD"/>
    <w:rsid w:val="00FF5E0E"/>
    <w:rsid w:val="00FF6230"/>
    <w:rsid w:val="00FF679F"/>
    <w:rsid w:val="00FF6DDD"/>
    <w:rsid w:val="00FF6F7F"/>
    <w:rsid w:val="00FF7B28"/>
    <w:rsid w:val="00FF7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D600F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A4788"/>
    <w:pPr>
      <w:keepNext/>
      <w:keepLines/>
      <w:spacing w:before="480" w:line="276" w:lineRule="auto"/>
      <w:outlineLvl w:val="0"/>
    </w:pPr>
    <w:rPr>
      <w:rFonts w:ascii="Cambria" w:hAnsi="Cambria" w:cs="Cambria"/>
      <w:b/>
      <w:bCs/>
      <w:color w:val="365F91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A4788"/>
    <w:pPr>
      <w:keepNext/>
      <w:keepLines/>
      <w:spacing w:before="200" w:line="276" w:lineRule="auto"/>
      <w:outlineLvl w:val="1"/>
    </w:pPr>
    <w:rPr>
      <w:rFonts w:ascii="Cambria" w:hAnsi="Cambria" w:cs="Cambria"/>
      <w:b/>
      <w:bCs/>
      <w:color w:val="4F81BD"/>
      <w:sz w:val="26"/>
      <w:szCs w:val="2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A4788"/>
    <w:pPr>
      <w:keepNext/>
      <w:keepLines/>
      <w:spacing w:before="200" w:line="276" w:lineRule="auto"/>
      <w:outlineLvl w:val="2"/>
    </w:pPr>
    <w:rPr>
      <w:rFonts w:ascii="Cambria" w:hAnsi="Cambria" w:cs="Cambria"/>
      <w:b/>
      <w:bCs/>
      <w:color w:val="4F81BD"/>
      <w:sz w:val="22"/>
      <w:szCs w:val="22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A4788"/>
    <w:pPr>
      <w:keepNext/>
      <w:keepLines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A4788"/>
    <w:pPr>
      <w:keepNext/>
      <w:keepLines/>
      <w:spacing w:before="200" w:line="276" w:lineRule="auto"/>
      <w:outlineLvl w:val="4"/>
    </w:pPr>
    <w:rPr>
      <w:rFonts w:ascii="Cambria" w:hAnsi="Cambria" w:cs="Cambria"/>
      <w:color w:val="243F60"/>
      <w:sz w:val="22"/>
      <w:szCs w:val="2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A4788"/>
    <w:pPr>
      <w:keepNext/>
      <w:keepLines/>
      <w:spacing w:before="200" w:line="276" w:lineRule="auto"/>
      <w:outlineLvl w:val="5"/>
    </w:pPr>
    <w:rPr>
      <w:rFonts w:ascii="Cambria" w:hAnsi="Cambria" w:cs="Cambria"/>
      <w:i/>
      <w:iCs/>
      <w:color w:val="243F60"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A4788"/>
    <w:pPr>
      <w:keepNext/>
      <w:keepLines/>
      <w:spacing w:before="200" w:line="276" w:lineRule="auto"/>
      <w:outlineLvl w:val="6"/>
    </w:pPr>
    <w:rPr>
      <w:rFonts w:ascii="Cambria" w:hAnsi="Cambria" w:cs="Cambria"/>
      <w:i/>
      <w:iCs/>
      <w:color w:val="404040"/>
      <w:sz w:val="22"/>
      <w:szCs w:val="22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A4788"/>
    <w:pPr>
      <w:keepNext/>
      <w:keepLines/>
      <w:spacing w:before="200" w:line="276" w:lineRule="auto"/>
      <w:outlineLvl w:val="7"/>
    </w:pPr>
    <w:rPr>
      <w:rFonts w:ascii="Cambria" w:hAnsi="Cambria" w:cs="Cambria"/>
      <w:color w:val="4F81BD"/>
      <w:sz w:val="20"/>
      <w:szCs w:val="20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A4788"/>
    <w:pPr>
      <w:keepNext/>
      <w:keepLines/>
      <w:spacing w:before="200" w:line="276" w:lineRule="auto"/>
      <w:outlineLvl w:val="8"/>
    </w:pPr>
    <w:rPr>
      <w:rFonts w:ascii="Cambria" w:hAnsi="Cambria" w:cs="Cambria"/>
      <w:i/>
      <w:iCs/>
      <w:color w:val="404040"/>
      <w:sz w:val="20"/>
      <w:szCs w:val="20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A478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A4788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A4788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A4788"/>
    <w:rPr>
      <w:rFonts w:ascii="Cambria" w:hAnsi="Cambria" w:cs="Cambria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A4788"/>
    <w:rPr>
      <w:rFonts w:ascii="Cambria" w:hAnsi="Cambria" w:cs="Cambria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A4788"/>
    <w:rPr>
      <w:rFonts w:ascii="Cambria" w:hAnsi="Cambria" w:cs="Cambria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AA4788"/>
    <w:rPr>
      <w:rFonts w:ascii="Cambria" w:hAnsi="Cambria" w:cs="Cambria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A4788"/>
    <w:rPr>
      <w:rFonts w:ascii="Cambria" w:hAnsi="Cambria" w:cs="Cambria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AA4788"/>
    <w:rPr>
      <w:rFonts w:ascii="Cambria" w:hAnsi="Cambria" w:cs="Cambria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AA4788"/>
    <w:pPr>
      <w:spacing w:after="200"/>
    </w:pPr>
    <w:rPr>
      <w:rFonts w:ascii="Calibri" w:eastAsia="Calibri" w:hAnsi="Calibri" w:cs="Calibri"/>
      <w:b/>
      <w:bCs/>
      <w:color w:val="4F81BD"/>
      <w:sz w:val="18"/>
      <w:szCs w:val="18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AA4788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AA4788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AA4788"/>
    <w:pPr>
      <w:numPr>
        <w:ilvl w:val="1"/>
      </w:numPr>
      <w:spacing w:after="200" w:line="276" w:lineRule="auto"/>
    </w:pPr>
    <w:rPr>
      <w:rFonts w:ascii="Cambria" w:hAnsi="Cambria" w:cs="Cambria"/>
      <w:i/>
      <w:iCs/>
      <w:color w:val="4F81BD"/>
      <w:spacing w:val="15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A4788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99"/>
    <w:qFormat/>
    <w:rsid w:val="00AA4788"/>
    <w:rPr>
      <w:b/>
      <w:bCs/>
    </w:rPr>
  </w:style>
  <w:style w:type="character" w:styleId="Emphasis">
    <w:name w:val="Emphasis"/>
    <w:basedOn w:val="DefaultParagraphFont"/>
    <w:uiPriority w:val="99"/>
    <w:qFormat/>
    <w:rsid w:val="00AA4788"/>
    <w:rPr>
      <w:i/>
      <w:iCs/>
    </w:rPr>
  </w:style>
  <w:style w:type="paragraph" w:styleId="NoSpacing">
    <w:name w:val="No Spacing"/>
    <w:uiPriority w:val="99"/>
    <w:qFormat/>
    <w:rsid w:val="00AA4788"/>
    <w:rPr>
      <w:rFonts w:cs="Calibri"/>
      <w:lang w:val="en-US" w:eastAsia="en-US"/>
    </w:rPr>
  </w:style>
  <w:style w:type="paragraph" w:styleId="ListParagraph">
    <w:name w:val="List Paragraph"/>
    <w:basedOn w:val="Normal"/>
    <w:uiPriority w:val="99"/>
    <w:qFormat/>
    <w:rsid w:val="00AA478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AA4788"/>
    <w:pPr>
      <w:spacing w:after="200" w:line="276" w:lineRule="auto"/>
    </w:pPr>
    <w:rPr>
      <w:rFonts w:ascii="Calibri" w:eastAsia="Calibri" w:hAnsi="Calibri" w:cs="Calibri"/>
      <w:i/>
      <w:iCs/>
      <w:color w:val="000000"/>
      <w:sz w:val="22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AA4788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A4788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 w:cs="Calibri"/>
      <w:b/>
      <w:bCs/>
      <w:i/>
      <w:iCs/>
      <w:color w:val="4F81BD"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A4788"/>
    <w:rPr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99"/>
    <w:qFormat/>
    <w:rsid w:val="00AA4788"/>
    <w:rPr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AA4788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AA4788"/>
    <w:rPr>
      <w:smallCaps/>
      <w:color w:val="auto"/>
      <w:u w:val="single"/>
    </w:rPr>
  </w:style>
  <w:style w:type="character" w:styleId="IntenseReference">
    <w:name w:val="Intense Reference"/>
    <w:basedOn w:val="DefaultParagraphFont"/>
    <w:uiPriority w:val="99"/>
    <w:qFormat/>
    <w:rsid w:val="00AA4788"/>
    <w:rPr>
      <w:b/>
      <w:bCs/>
      <w:smallCaps/>
      <w:color w:val="auto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AA4788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AA4788"/>
    <w:pPr>
      <w:outlineLvl w:val="9"/>
    </w:pPr>
  </w:style>
  <w:style w:type="character" w:customStyle="1" w:styleId="apple-converted-space">
    <w:name w:val="apple-converted-space"/>
    <w:basedOn w:val="DefaultParagraphFont"/>
    <w:uiPriority w:val="99"/>
    <w:rsid w:val="00DF2A52"/>
  </w:style>
  <w:style w:type="paragraph" w:styleId="BalloonText">
    <w:name w:val="Balloon Text"/>
    <w:basedOn w:val="Normal"/>
    <w:link w:val="BalloonTextChar"/>
    <w:uiPriority w:val="99"/>
    <w:semiHidden/>
    <w:locked/>
    <w:rsid w:val="00C402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02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33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8</Pages>
  <Words>2756</Words>
  <Characters>15713</Characters>
  <Application>Microsoft Office Outlook</Application>
  <DocSecurity>0</DocSecurity>
  <Lines>0</Lines>
  <Paragraphs>0</Paragraphs>
  <ScaleCrop>false</ScaleCrop>
  <Company>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2018-05-03T07:56:00Z</cp:lastPrinted>
  <dcterms:created xsi:type="dcterms:W3CDTF">2018-03-30T08:33:00Z</dcterms:created>
  <dcterms:modified xsi:type="dcterms:W3CDTF">2018-05-03T07:57:00Z</dcterms:modified>
</cp:coreProperties>
</file>